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44F" w:rsidRDefault="00DE544F">
      <w:pPr>
        <w:ind w:left="680" w:right="567"/>
        <w:jc w:val="center"/>
        <w:rPr>
          <w:b/>
          <w:bCs/>
          <w:spacing w:val="4"/>
          <w:sz w:val="28"/>
        </w:rPr>
      </w:pPr>
      <w:r>
        <w:rPr>
          <w:b/>
          <w:bCs/>
          <w:spacing w:val="4"/>
          <w:sz w:val="28"/>
        </w:rPr>
        <w:t>АКЦИОНЕРНОЕ ОБЩЕСТВО</w:t>
      </w:r>
    </w:p>
    <w:p w:rsidR="00DE544F" w:rsidRDefault="00DE544F">
      <w:pPr>
        <w:ind w:left="680" w:right="567"/>
        <w:jc w:val="center"/>
        <w:rPr>
          <w:b/>
          <w:bCs/>
          <w:spacing w:val="1"/>
          <w:sz w:val="28"/>
        </w:rPr>
      </w:pPr>
      <w:r>
        <w:rPr>
          <w:b/>
          <w:bCs/>
          <w:spacing w:val="4"/>
          <w:sz w:val="28"/>
        </w:rPr>
        <w:t>НИЖЕГОРОДСКАЯ ИНЖИНИРИНГОВАЯ КОМПАНИЯ</w:t>
      </w:r>
    </w:p>
    <w:p w:rsidR="00DE544F" w:rsidRDefault="00DE544F">
      <w:pPr>
        <w:ind w:left="680" w:right="567"/>
        <w:jc w:val="center"/>
        <w:rPr>
          <w:b/>
          <w:bCs/>
          <w:sz w:val="28"/>
        </w:rPr>
      </w:pPr>
      <w:r>
        <w:rPr>
          <w:b/>
          <w:bCs/>
          <w:sz w:val="28"/>
        </w:rPr>
        <w:t>«АТОМЭНЕРГОПРОЕКТ»</w:t>
      </w:r>
    </w:p>
    <w:p w:rsidR="00DE544F" w:rsidRDefault="001E03E2">
      <w:pPr>
        <w:ind w:left="680" w:right="567"/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DE544F">
        <w:rPr>
          <w:b/>
          <w:bCs/>
          <w:sz w:val="28"/>
        </w:rPr>
        <w:t>АО  «НИАЭП»)</w:t>
      </w:r>
    </w:p>
    <w:tbl>
      <w:tblPr>
        <w:tblW w:w="0" w:type="auto"/>
        <w:tblInd w:w="817" w:type="dxa"/>
        <w:tblLook w:val="0000" w:firstRow="0" w:lastRow="0" w:firstColumn="0" w:lastColumn="0" w:noHBand="0" w:noVBand="0"/>
      </w:tblPr>
      <w:tblGrid>
        <w:gridCol w:w="2901"/>
        <w:gridCol w:w="2977"/>
        <w:gridCol w:w="2899"/>
      </w:tblGrid>
      <w:tr w:rsidR="00DE544F">
        <w:trPr>
          <w:trHeight w:hRule="exact" w:val="227"/>
        </w:trPr>
        <w:tc>
          <w:tcPr>
            <w:tcW w:w="2901" w:type="dxa"/>
          </w:tcPr>
          <w:p w:rsidR="00DE544F" w:rsidRDefault="00DE544F">
            <w:pPr>
              <w:ind w:right="567"/>
              <w:jc w:val="center"/>
              <w:rPr>
                <w:snapToGrid w:val="0"/>
                <w:sz w:val="16"/>
              </w:rPr>
            </w:pPr>
          </w:p>
        </w:tc>
        <w:tc>
          <w:tcPr>
            <w:tcW w:w="2977" w:type="dxa"/>
          </w:tcPr>
          <w:p w:rsidR="00DE544F" w:rsidRDefault="00DE544F">
            <w:pPr>
              <w:ind w:right="567"/>
              <w:jc w:val="center"/>
              <w:rPr>
                <w:snapToGrid w:val="0"/>
                <w:sz w:val="16"/>
              </w:rPr>
            </w:pPr>
          </w:p>
        </w:tc>
        <w:tc>
          <w:tcPr>
            <w:tcW w:w="2899" w:type="dxa"/>
          </w:tcPr>
          <w:p w:rsidR="00DE544F" w:rsidRDefault="00DE544F">
            <w:pPr>
              <w:ind w:right="567"/>
              <w:jc w:val="center"/>
              <w:rPr>
                <w:snapToGrid w:val="0"/>
                <w:sz w:val="16"/>
              </w:rPr>
            </w:pPr>
          </w:p>
        </w:tc>
      </w:tr>
      <w:tr w:rsidR="00DE544F">
        <w:trPr>
          <w:trHeight w:hRule="exact" w:val="765"/>
        </w:trPr>
        <w:tc>
          <w:tcPr>
            <w:tcW w:w="2901" w:type="dxa"/>
          </w:tcPr>
          <w:p w:rsidR="00DE544F" w:rsidRDefault="00DE544F">
            <w:pPr>
              <w:ind w:right="567"/>
              <w:jc w:val="center"/>
              <w:rPr>
                <w:snapToGrid w:val="0"/>
              </w:rPr>
            </w:pPr>
          </w:p>
        </w:tc>
        <w:tc>
          <w:tcPr>
            <w:tcW w:w="2977" w:type="dxa"/>
          </w:tcPr>
          <w:p w:rsidR="00DE544F" w:rsidRDefault="00DE544F">
            <w:pPr>
              <w:ind w:right="567"/>
              <w:jc w:val="center"/>
              <w:rPr>
                <w:snapToGrid w:val="0"/>
              </w:rPr>
            </w:pPr>
          </w:p>
        </w:tc>
        <w:tc>
          <w:tcPr>
            <w:tcW w:w="2899" w:type="dxa"/>
          </w:tcPr>
          <w:p w:rsidR="00DE544F" w:rsidRDefault="00DE544F">
            <w:pPr>
              <w:ind w:right="567"/>
              <w:jc w:val="center"/>
              <w:rPr>
                <w:snapToGrid w:val="0"/>
              </w:rPr>
            </w:pPr>
          </w:p>
        </w:tc>
      </w:tr>
      <w:tr w:rsidR="00DE544F">
        <w:trPr>
          <w:trHeight w:hRule="exact" w:val="737"/>
        </w:trPr>
        <w:tc>
          <w:tcPr>
            <w:tcW w:w="2901" w:type="dxa"/>
          </w:tcPr>
          <w:p w:rsidR="00DE544F" w:rsidRDefault="00DE544F">
            <w:pPr>
              <w:ind w:right="567"/>
              <w:jc w:val="center"/>
              <w:rPr>
                <w:snapToGrid w:val="0"/>
              </w:rPr>
            </w:pPr>
          </w:p>
        </w:tc>
        <w:tc>
          <w:tcPr>
            <w:tcW w:w="2977" w:type="dxa"/>
          </w:tcPr>
          <w:p w:rsidR="00DE544F" w:rsidRDefault="00CD4DF7">
            <w:pPr>
              <w:ind w:right="567"/>
              <w:jc w:val="center"/>
              <w:rPr>
                <w:snapToGrid w:val="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1" layoutInCell="1" allowOverlap="1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-505460</wp:posOffset>
                      </wp:positionV>
                      <wp:extent cx="482600" cy="361315"/>
                      <wp:effectExtent l="0" t="0" r="0" b="0"/>
                      <wp:wrapNone/>
                      <wp:docPr id="298" name="Group 2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482600" cy="361315"/>
                                <a:chOff x="1708" y="956"/>
                                <a:chExt cx="961" cy="720"/>
                              </a:xfrm>
                            </wpg:grpSpPr>
                            <wps:wsp>
                              <wps:cNvPr id="299" name="Freeform 252"/>
                              <wps:cNvSpPr>
                                <a:spLocks noChangeAspect="1" noEditPoints="1"/>
                              </wps:cNvSpPr>
                              <wps:spPr bwMode="auto">
                                <a:xfrm>
                                  <a:off x="1708" y="956"/>
                                  <a:ext cx="961" cy="720"/>
                                </a:xfrm>
                                <a:custGeom>
                                  <a:avLst/>
                                  <a:gdLst>
                                    <a:gd name="T0" fmla="*/ 637 w 961"/>
                                    <a:gd name="T1" fmla="*/ 719 h 720"/>
                                    <a:gd name="T2" fmla="*/ 894 w 961"/>
                                    <a:gd name="T3" fmla="*/ 613 h 720"/>
                                    <a:gd name="T4" fmla="*/ 487 w 961"/>
                                    <a:gd name="T5" fmla="*/ 483 h 720"/>
                                    <a:gd name="T6" fmla="*/ 510 w 961"/>
                                    <a:gd name="T7" fmla="*/ 484 h 720"/>
                                    <a:gd name="T8" fmla="*/ 531 w 961"/>
                                    <a:gd name="T9" fmla="*/ 491 h 720"/>
                                    <a:gd name="T10" fmla="*/ 550 w 961"/>
                                    <a:gd name="T11" fmla="*/ 499 h 720"/>
                                    <a:gd name="T12" fmla="*/ 568 w 961"/>
                                    <a:gd name="T13" fmla="*/ 512 h 720"/>
                                    <a:gd name="T14" fmla="*/ 582 w 961"/>
                                    <a:gd name="T15" fmla="*/ 527 h 720"/>
                                    <a:gd name="T16" fmla="*/ 594 w 961"/>
                                    <a:gd name="T17" fmla="*/ 545 h 720"/>
                                    <a:gd name="T18" fmla="*/ 602 w 961"/>
                                    <a:gd name="T19" fmla="*/ 564 h 720"/>
                                    <a:gd name="T20" fmla="*/ 606 w 961"/>
                                    <a:gd name="T21" fmla="*/ 584 h 720"/>
                                    <a:gd name="T22" fmla="*/ 370 w 961"/>
                                    <a:gd name="T23" fmla="*/ 575 h 720"/>
                                    <a:gd name="T24" fmla="*/ 377 w 961"/>
                                    <a:gd name="T25" fmla="*/ 554 h 720"/>
                                    <a:gd name="T26" fmla="*/ 386 w 961"/>
                                    <a:gd name="T27" fmla="*/ 536 h 720"/>
                                    <a:gd name="T28" fmla="*/ 400 w 961"/>
                                    <a:gd name="T29" fmla="*/ 520 h 720"/>
                                    <a:gd name="T30" fmla="*/ 415 w 961"/>
                                    <a:gd name="T31" fmla="*/ 506 h 720"/>
                                    <a:gd name="T32" fmla="*/ 434 w 961"/>
                                    <a:gd name="T33" fmla="*/ 495 h 720"/>
                                    <a:gd name="T34" fmla="*/ 454 w 961"/>
                                    <a:gd name="T35" fmla="*/ 487 h 720"/>
                                    <a:gd name="T36" fmla="*/ 476 w 961"/>
                                    <a:gd name="T37" fmla="*/ 483 h 720"/>
                                    <a:gd name="T38" fmla="*/ 606 w 961"/>
                                    <a:gd name="T39" fmla="*/ 614 h 720"/>
                                    <a:gd name="T40" fmla="*/ 601 w 961"/>
                                    <a:gd name="T41" fmla="*/ 635 h 720"/>
                                    <a:gd name="T42" fmla="*/ 593 w 961"/>
                                    <a:gd name="T43" fmla="*/ 654 h 720"/>
                                    <a:gd name="T44" fmla="*/ 580 w 961"/>
                                    <a:gd name="T45" fmla="*/ 671 h 720"/>
                                    <a:gd name="T46" fmla="*/ 566 w 961"/>
                                    <a:gd name="T47" fmla="*/ 686 h 720"/>
                                    <a:gd name="T48" fmla="*/ 550 w 961"/>
                                    <a:gd name="T49" fmla="*/ 698 h 720"/>
                                    <a:gd name="T50" fmla="*/ 531 w 961"/>
                                    <a:gd name="T51" fmla="*/ 706 h 720"/>
                                    <a:gd name="T52" fmla="*/ 510 w 961"/>
                                    <a:gd name="T53" fmla="*/ 713 h 720"/>
                                    <a:gd name="T54" fmla="*/ 487 w 961"/>
                                    <a:gd name="T55" fmla="*/ 715 h 720"/>
                                    <a:gd name="T56" fmla="*/ 465 w 961"/>
                                    <a:gd name="T57" fmla="*/ 713 h 720"/>
                                    <a:gd name="T58" fmla="*/ 444 w 961"/>
                                    <a:gd name="T59" fmla="*/ 706 h 720"/>
                                    <a:gd name="T60" fmla="*/ 425 w 961"/>
                                    <a:gd name="T61" fmla="*/ 698 h 720"/>
                                    <a:gd name="T62" fmla="*/ 408 w 961"/>
                                    <a:gd name="T63" fmla="*/ 686 h 720"/>
                                    <a:gd name="T64" fmla="*/ 395 w 961"/>
                                    <a:gd name="T65" fmla="*/ 671 h 720"/>
                                    <a:gd name="T66" fmla="*/ 382 w 961"/>
                                    <a:gd name="T67" fmla="*/ 654 h 720"/>
                                    <a:gd name="T68" fmla="*/ 374 w 961"/>
                                    <a:gd name="T69" fmla="*/ 635 h 720"/>
                                    <a:gd name="T70" fmla="*/ 368 w 961"/>
                                    <a:gd name="T71" fmla="*/ 614 h 720"/>
                                    <a:gd name="T72" fmla="*/ 0 w 961"/>
                                    <a:gd name="T73" fmla="*/ 719 h 720"/>
                                    <a:gd name="T74" fmla="*/ 323 w 961"/>
                                    <a:gd name="T75" fmla="*/ 614 h 720"/>
                                    <a:gd name="T76" fmla="*/ 0 w 961"/>
                                    <a:gd name="T77" fmla="*/ 719 h 720"/>
                                    <a:gd name="T78" fmla="*/ 632 w 961"/>
                                    <a:gd name="T79" fmla="*/ 454 h 720"/>
                                    <a:gd name="T80" fmla="*/ 623 w 961"/>
                                    <a:gd name="T81" fmla="*/ 429 h 720"/>
                                    <a:gd name="T82" fmla="*/ 609 w 961"/>
                                    <a:gd name="T83" fmla="*/ 407 h 720"/>
                                    <a:gd name="T84" fmla="*/ 591 w 961"/>
                                    <a:gd name="T85" fmla="*/ 387 h 720"/>
                                    <a:gd name="T86" fmla="*/ 572 w 961"/>
                                    <a:gd name="T87" fmla="*/ 370 h 720"/>
                                    <a:gd name="T88" fmla="*/ 549 w 961"/>
                                    <a:gd name="T89" fmla="*/ 357 h 720"/>
                                    <a:gd name="T90" fmla="*/ 522 w 961"/>
                                    <a:gd name="T91" fmla="*/ 348 h 720"/>
                                    <a:gd name="T92" fmla="*/ 496 w 961"/>
                                    <a:gd name="T93" fmla="*/ 343 h 720"/>
                                    <a:gd name="T94" fmla="*/ 467 w 961"/>
                                    <a:gd name="T95" fmla="*/ 343 h 720"/>
                                    <a:gd name="T96" fmla="*/ 441 w 961"/>
                                    <a:gd name="T97" fmla="*/ 348 h 720"/>
                                    <a:gd name="T98" fmla="*/ 415 w 961"/>
                                    <a:gd name="T99" fmla="*/ 357 h 720"/>
                                    <a:gd name="T100" fmla="*/ 393 w 961"/>
                                    <a:gd name="T101" fmla="*/ 370 h 720"/>
                                    <a:gd name="T102" fmla="*/ 373 w 961"/>
                                    <a:gd name="T103" fmla="*/ 387 h 720"/>
                                    <a:gd name="T104" fmla="*/ 355 w 961"/>
                                    <a:gd name="T105" fmla="*/ 407 h 720"/>
                                    <a:gd name="T106" fmla="*/ 341 w 961"/>
                                    <a:gd name="T107" fmla="*/ 429 h 720"/>
                                    <a:gd name="T108" fmla="*/ 331 w 961"/>
                                    <a:gd name="T109" fmla="*/ 454 h 720"/>
                                    <a:gd name="T110" fmla="*/ 327 w 961"/>
                                    <a:gd name="T111" fmla="*/ 586 h 720"/>
                                    <a:gd name="T112" fmla="*/ 484 w 961"/>
                                    <a:gd name="T113" fmla="*/ 0 h 720"/>
                                    <a:gd name="T114" fmla="*/ 638 w 961"/>
                                    <a:gd name="T115" fmla="*/ 583 h 7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961" h="720">
                                      <a:moveTo>
                                        <a:pt x="637" y="614"/>
                                      </a:moveTo>
                                      <a:lnTo>
                                        <a:pt x="637" y="719"/>
                                      </a:lnTo>
                                      <a:lnTo>
                                        <a:pt x="961" y="719"/>
                                      </a:lnTo>
                                      <a:lnTo>
                                        <a:pt x="894" y="613"/>
                                      </a:lnTo>
                                      <a:lnTo>
                                        <a:pt x="637" y="614"/>
                                      </a:lnTo>
                                      <a:close/>
                                      <a:moveTo>
                                        <a:pt x="487" y="483"/>
                                      </a:moveTo>
                                      <a:lnTo>
                                        <a:pt x="499" y="483"/>
                                      </a:lnTo>
                                      <a:lnTo>
                                        <a:pt x="510" y="484"/>
                                      </a:lnTo>
                                      <a:lnTo>
                                        <a:pt x="521" y="487"/>
                                      </a:lnTo>
                                      <a:lnTo>
                                        <a:pt x="531" y="491"/>
                                      </a:lnTo>
                                      <a:lnTo>
                                        <a:pt x="540" y="495"/>
                                      </a:lnTo>
                                      <a:lnTo>
                                        <a:pt x="550" y="499"/>
                                      </a:lnTo>
                                      <a:lnTo>
                                        <a:pt x="560" y="506"/>
                                      </a:lnTo>
                                      <a:lnTo>
                                        <a:pt x="568" y="512"/>
                                      </a:lnTo>
                                      <a:lnTo>
                                        <a:pt x="575" y="520"/>
                                      </a:lnTo>
                                      <a:lnTo>
                                        <a:pt x="582" y="527"/>
                                      </a:lnTo>
                                      <a:lnTo>
                                        <a:pt x="588" y="536"/>
                                      </a:lnTo>
                                      <a:lnTo>
                                        <a:pt x="594" y="545"/>
                                      </a:lnTo>
                                      <a:lnTo>
                                        <a:pt x="598" y="554"/>
                                      </a:lnTo>
                                      <a:lnTo>
                                        <a:pt x="602" y="564"/>
                                      </a:lnTo>
                                      <a:lnTo>
                                        <a:pt x="605" y="575"/>
                                      </a:lnTo>
                                      <a:lnTo>
                                        <a:pt x="606" y="584"/>
                                      </a:lnTo>
                                      <a:lnTo>
                                        <a:pt x="368" y="584"/>
                                      </a:lnTo>
                                      <a:lnTo>
                                        <a:pt x="370" y="575"/>
                                      </a:lnTo>
                                      <a:lnTo>
                                        <a:pt x="373" y="564"/>
                                      </a:lnTo>
                                      <a:lnTo>
                                        <a:pt x="377" y="554"/>
                                      </a:lnTo>
                                      <a:lnTo>
                                        <a:pt x="381" y="545"/>
                                      </a:lnTo>
                                      <a:lnTo>
                                        <a:pt x="386" y="536"/>
                                      </a:lnTo>
                                      <a:lnTo>
                                        <a:pt x="393" y="527"/>
                                      </a:lnTo>
                                      <a:lnTo>
                                        <a:pt x="400" y="520"/>
                                      </a:lnTo>
                                      <a:lnTo>
                                        <a:pt x="407" y="512"/>
                                      </a:lnTo>
                                      <a:lnTo>
                                        <a:pt x="415" y="506"/>
                                      </a:lnTo>
                                      <a:lnTo>
                                        <a:pt x="425" y="499"/>
                                      </a:lnTo>
                                      <a:lnTo>
                                        <a:pt x="434" y="495"/>
                                      </a:lnTo>
                                      <a:lnTo>
                                        <a:pt x="444" y="491"/>
                                      </a:lnTo>
                                      <a:lnTo>
                                        <a:pt x="454" y="487"/>
                                      </a:lnTo>
                                      <a:lnTo>
                                        <a:pt x="465" y="484"/>
                                      </a:lnTo>
                                      <a:lnTo>
                                        <a:pt x="476" y="483"/>
                                      </a:lnTo>
                                      <a:lnTo>
                                        <a:pt x="487" y="483"/>
                                      </a:lnTo>
                                      <a:close/>
                                      <a:moveTo>
                                        <a:pt x="606" y="614"/>
                                      </a:moveTo>
                                      <a:lnTo>
                                        <a:pt x="604" y="625"/>
                                      </a:lnTo>
                                      <a:lnTo>
                                        <a:pt x="601" y="635"/>
                                      </a:lnTo>
                                      <a:lnTo>
                                        <a:pt x="597" y="645"/>
                                      </a:lnTo>
                                      <a:lnTo>
                                        <a:pt x="593" y="654"/>
                                      </a:lnTo>
                                      <a:lnTo>
                                        <a:pt x="587" y="663"/>
                                      </a:lnTo>
                                      <a:lnTo>
                                        <a:pt x="580" y="671"/>
                                      </a:lnTo>
                                      <a:lnTo>
                                        <a:pt x="573" y="679"/>
                                      </a:lnTo>
                                      <a:lnTo>
                                        <a:pt x="566" y="686"/>
                                      </a:lnTo>
                                      <a:lnTo>
                                        <a:pt x="558" y="693"/>
                                      </a:lnTo>
                                      <a:lnTo>
                                        <a:pt x="550" y="698"/>
                                      </a:lnTo>
                                      <a:lnTo>
                                        <a:pt x="540" y="702"/>
                                      </a:lnTo>
                                      <a:lnTo>
                                        <a:pt x="531" y="706"/>
                                      </a:lnTo>
                                      <a:lnTo>
                                        <a:pt x="520" y="711"/>
                                      </a:lnTo>
                                      <a:lnTo>
                                        <a:pt x="510" y="713"/>
                                      </a:lnTo>
                                      <a:lnTo>
                                        <a:pt x="499" y="715"/>
                                      </a:lnTo>
                                      <a:lnTo>
                                        <a:pt x="487" y="715"/>
                                      </a:lnTo>
                                      <a:lnTo>
                                        <a:pt x="476" y="715"/>
                                      </a:lnTo>
                                      <a:lnTo>
                                        <a:pt x="465" y="713"/>
                                      </a:lnTo>
                                      <a:lnTo>
                                        <a:pt x="455" y="711"/>
                                      </a:lnTo>
                                      <a:lnTo>
                                        <a:pt x="444" y="706"/>
                                      </a:lnTo>
                                      <a:lnTo>
                                        <a:pt x="434" y="702"/>
                                      </a:lnTo>
                                      <a:lnTo>
                                        <a:pt x="425" y="698"/>
                                      </a:lnTo>
                                      <a:lnTo>
                                        <a:pt x="417" y="693"/>
                                      </a:lnTo>
                                      <a:lnTo>
                                        <a:pt x="408" y="686"/>
                                      </a:lnTo>
                                      <a:lnTo>
                                        <a:pt x="401" y="679"/>
                                      </a:lnTo>
                                      <a:lnTo>
                                        <a:pt x="395" y="671"/>
                                      </a:lnTo>
                                      <a:lnTo>
                                        <a:pt x="388" y="663"/>
                                      </a:lnTo>
                                      <a:lnTo>
                                        <a:pt x="382" y="654"/>
                                      </a:lnTo>
                                      <a:lnTo>
                                        <a:pt x="378" y="645"/>
                                      </a:lnTo>
                                      <a:lnTo>
                                        <a:pt x="374" y="635"/>
                                      </a:lnTo>
                                      <a:lnTo>
                                        <a:pt x="371" y="625"/>
                                      </a:lnTo>
                                      <a:lnTo>
                                        <a:pt x="368" y="614"/>
                                      </a:lnTo>
                                      <a:lnTo>
                                        <a:pt x="606" y="614"/>
                                      </a:lnTo>
                                      <a:close/>
                                      <a:moveTo>
                                        <a:pt x="0" y="719"/>
                                      </a:moveTo>
                                      <a:lnTo>
                                        <a:pt x="66" y="614"/>
                                      </a:lnTo>
                                      <a:lnTo>
                                        <a:pt x="323" y="614"/>
                                      </a:lnTo>
                                      <a:lnTo>
                                        <a:pt x="323" y="720"/>
                                      </a:lnTo>
                                      <a:lnTo>
                                        <a:pt x="0" y="719"/>
                                      </a:lnTo>
                                      <a:close/>
                                      <a:moveTo>
                                        <a:pt x="635" y="468"/>
                                      </a:moveTo>
                                      <a:lnTo>
                                        <a:pt x="632" y="454"/>
                                      </a:lnTo>
                                      <a:lnTo>
                                        <a:pt x="628" y="442"/>
                                      </a:lnTo>
                                      <a:lnTo>
                                        <a:pt x="623" y="429"/>
                                      </a:lnTo>
                                      <a:lnTo>
                                        <a:pt x="616" y="418"/>
                                      </a:lnTo>
                                      <a:lnTo>
                                        <a:pt x="609" y="407"/>
                                      </a:lnTo>
                                      <a:lnTo>
                                        <a:pt x="601" y="396"/>
                                      </a:lnTo>
                                      <a:lnTo>
                                        <a:pt x="591" y="387"/>
                                      </a:lnTo>
                                      <a:lnTo>
                                        <a:pt x="582" y="379"/>
                                      </a:lnTo>
                                      <a:lnTo>
                                        <a:pt x="572" y="370"/>
                                      </a:lnTo>
                                      <a:lnTo>
                                        <a:pt x="560" y="363"/>
                                      </a:lnTo>
                                      <a:lnTo>
                                        <a:pt x="549" y="357"/>
                                      </a:lnTo>
                                      <a:lnTo>
                                        <a:pt x="536" y="352"/>
                                      </a:lnTo>
                                      <a:lnTo>
                                        <a:pt x="522" y="348"/>
                                      </a:lnTo>
                                      <a:lnTo>
                                        <a:pt x="510" y="344"/>
                                      </a:lnTo>
                                      <a:lnTo>
                                        <a:pt x="496" y="343"/>
                                      </a:lnTo>
                                      <a:lnTo>
                                        <a:pt x="483" y="343"/>
                                      </a:lnTo>
                                      <a:lnTo>
                                        <a:pt x="467" y="343"/>
                                      </a:lnTo>
                                      <a:lnTo>
                                        <a:pt x="454" y="344"/>
                                      </a:lnTo>
                                      <a:lnTo>
                                        <a:pt x="441" y="348"/>
                                      </a:lnTo>
                                      <a:lnTo>
                                        <a:pt x="428" y="352"/>
                                      </a:lnTo>
                                      <a:lnTo>
                                        <a:pt x="415" y="357"/>
                                      </a:lnTo>
                                      <a:lnTo>
                                        <a:pt x="404" y="363"/>
                                      </a:lnTo>
                                      <a:lnTo>
                                        <a:pt x="393" y="370"/>
                                      </a:lnTo>
                                      <a:lnTo>
                                        <a:pt x="382" y="379"/>
                                      </a:lnTo>
                                      <a:lnTo>
                                        <a:pt x="373" y="387"/>
                                      </a:lnTo>
                                      <a:lnTo>
                                        <a:pt x="363" y="396"/>
                                      </a:lnTo>
                                      <a:lnTo>
                                        <a:pt x="355" y="407"/>
                                      </a:lnTo>
                                      <a:lnTo>
                                        <a:pt x="348" y="418"/>
                                      </a:lnTo>
                                      <a:lnTo>
                                        <a:pt x="341" y="429"/>
                                      </a:lnTo>
                                      <a:lnTo>
                                        <a:pt x="335" y="442"/>
                                      </a:lnTo>
                                      <a:lnTo>
                                        <a:pt x="331" y="454"/>
                                      </a:lnTo>
                                      <a:lnTo>
                                        <a:pt x="329" y="468"/>
                                      </a:lnTo>
                                      <a:lnTo>
                                        <a:pt x="327" y="586"/>
                                      </a:lnTo>
                                      <a:lnTo>
                                        <a:pt x="89" y="586"/>
                                      </a:lnTo>
                                      <a:lnTo>
                                        <a:pt x="484" y="0"/>
                                      </a:lnTo>
                                      <a:lnTo>
                                        <a:pt x="870" y="583"/>
                                      </a:lnTo>
                                      <a:lnTo>
                                        <a:pt x="638" y="583"/>
                                      </a:lnTo>
                                      <a:lnTo>
                                        <a:pt x="635" y="46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" name="Freeform 25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45" y="1569"/>
                                  <a:ext cx="324" cy="106"/>
                                </a:xfrm>
                                <a:custGeom>
                                  <a:avLst/>
                                  <a:gdLst>
                                    <a:gd name="T0" fmla="*/ 0 w 324"/>
                                    <a:gd name="T1" fmla="*/ 1 h 106"/>
                                    <a:gd name="T2" fmla="*/ 0 w 324"/>
                                    <a:gd name="T3" fmla="*/ 106 h 106"/>
                                    <a:gd name="T4" fmla="*/ 324 w 324"/>
                                    <a:gd name="T5" fmla="*/ 106 h 106"/>
                                    <a:gd name="T6" fmla="*/ 257 w 324"/>
                                    <a:gd name="T7" fmla="*/ 0 h 106"/>
                                    <a:gd name="T8" fmla="*/ 0 w 324"/>
                                    <a:gd name="T9" fmla="*/ 1 h 1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24" h="106">
                                      <a:moveTo>
                                        <a:pt x="0" y="1"/>
                                      </a:moveTo>
                                      <a:lnTo>
                                        <a:pt x="0" y="106"/>
                                      </a:lnTo>
                                      <a:lnTo>
                                        <a:pt x="324" y="106"/>
                                      </a:lnTo>
                                      <a:lnTo>
                                        <a:pt x="257" y="0"/>
                                      </a:lnTo>
                                      <a:lnTo>
                                        <a:pt x="0" y="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635">
                                  <a:solidFill>
                                    <a:srgbClr val="373D4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" name="Freeform 254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076" y="1439"/>
                                  <a:ext cx="238" cy="101"/>
                                </a:xfrm>
                                <a:custGeom>
                                  <a:avLst/>
                                  <a:gdLst>
                                    <a:gd name="T0" fmla="*/ 119 w 238"/>
                                    <a:gd name="T1" fmla="*/ 0 h 101"/>
                                    <a:gd name="T2" fmla="*/ 131 w 238"/>
                                    <a:gd name="T3" fmla="*/ 0 h 101"/>
                                    <a:gd name="T4" fmla="*/ 142 w 238"/>
                                    <a:gd name="T5" fmla="*/ 1 h 101"/>
                                    <a:gd name="T6" fmla="*/ 153 w 238"/>
                                    <a:gd name="T7" fmla="*/ 4 h 101"/>
                                    <a:gd name="T8" fmla="*/ 163 w 238"/>
                                    <a:gd name="T9" fmla="*/ 8 h 101"/>
                                    <a:gd name="T10" fmla="*/ 172 w 238"/>
                                    <a:gd name="T11" fmla="*/ 12 h 101"/>
                                    <a:gd name="T12" fmla="*/ 182 w 238"/>
                                    <a:gd name="T13" fmla="*/ 16 h 101"/>
                                    <a:gd name="T14" fmla="*/ 192 w 238"/>
                                    <a:gd name="T15" fmla="*/ 23 h 101"/>
                                    <a:gd name="T16" fmla="*/ 200 w 238"/>
                                    <a:gd name="T17" fmla="*/ 29 h 101"/>
                                    <a:gd name="T18" fmla="*/ 207 w 238"/>
                                    <a:gd name="T19" fmla="*/ 37 h 101"/>
                                    <a:gd name="T20" fmla="*/ 214 w 238"/>
                                    <a:gd name="T21" fmla="*/ 44 h 101"/>
                                    <a:gd name="T22" fmla="*/ 220 w 238"/>
                                    <a:gd name="T23" fmla="*/ 53 h 101"/>
                                    <a:gd name="T24" fmla="*/ 226 w 238"/>
                                    <a:gd name="T25" fmla="*/ 62 h 101"/>
                                    <a:gd name="T26" fmla="*/ 230 w 238"/>
                                    <a:gd name="T27" fmla="*/ 71 h 101"/>
                                    <a:gd name="T28" fmla="*/ 234 w 238"/>
                                    <a:gd name="T29" fmla="*/ 81 h 101"/>
                                    <a:gd name="T30" fmla="*/ 237 w 238"/>
                                    <a:gd name="T31" fmla="*/ 92 h 101"/>
                                    <a:gd name="T32" fmla="*/ 238 w 238"/>
                                    <a:gd name="T33" fmla="*/ 101 h 101"/>
                                    <a:gd name="T34" fmla="*/ 0 w 238"/>
                                    <a:gd name="T35" fmla="*/ 101 h 101"/>
                                    <a:gd name="T36" fmla="*/ 2 w 238"/>
                                    <a:gd name="T37" fmla="*/ 92 h 101"/>
                                    <a:gd name="T38" fmla="*/ 5 w 238"/>
                                    <a:gd name="T39" fmla="*/ 81 h 101"/>
                                    <a:gd name="T40" fmla="*/ 9 w 238"/>
                                    <a:gd name="T41" fmla="*/ 71 h 101"/>
                                    <a:gd name="T42" fmla="*/ 13 w 238"/>
                                    <a:gd name="T43" fmla="*/ 62 h 101"/>
                                    <a:gd name="T44" fmla="*/ 18 w 238"/>
                                    <a:gd name="T45" fmla="*/ 53 h 101"/>
                                    <a:gd name="T46" fmla="*/ 25 w 238"/>
                                    <a:gd name="T47" fmla="*/ 44 h 101"/>
                                    <a:gd name="T48" fmla="*/ 32 w 238"/>
                                    <a:gd name="T49" fmla="*/ 37 h 101"/>
                                    <a:gd name="T50" fmla="*/ 39 w 238"/>
                                    <a:gd name="T51" fmla="*/ 29 h 101"/>
                                    <a:gd name="T52" fmla="*/ 47 w 238"/>
                                    <a:gd name="T53" fmla="*/ 23 h 101"/>
                                    <a:gd name="T54" fmla="*/ 57 w 238"/>
                                    <a:gd name="T55" fmla="*/ 16 h 101"/>
                                    <a:gd name="T56" fmla="*/ 66 w 238"/>
                                    <a:gd name="T57" fmla="*/ 12 h 101"/>
                                    <a:gd name="T58" fmla="*/ 76 w 238"/>
                                    <a:gd name="T59" fmla="*/ 8 h 101"/>
                                    <a:gd name="T60" fmla="*/ 86 w 238"/>
                                    <a:gd name="T61" fmla="*/ 4 h 101"/>
                                    <a:gd name="T62" fmla="*/ 97 w 238"/>
                                    <a:gd name="T63" fmla="*/ 1 h 101"/>
                                    <a:gd name="T64" fmla="*/ 108 w 238"/>
                                    <a:gd name="T65" fmla="*/ 0 h 101"/>
                                    <a:gd name="T66" fmla="*/ 119 w 238"/>
                                    <a:gd name="T67" fmla="*/ 0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38" h="101">
                                      <a:moveTo>
                                        <a:pt x="119" y="0"/>
                                      </a:moveTo>
                                      <a:lnTo>
                                        <a:pt x="131" y="0"/>
                                      </a:lnTo>
                                      <a:lnTo>
                                        <a:pt x="142" y="1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2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92" y="23"/>
                                      </a:lnTo>
                                      <a:lnTo>
                                        <a:pt x="200" y="29"/>
                                      </a:lnTo>
                                      <a:lnTo>
                                        <a:pt x="207" y="37"/>
                                      </a:lnTo>
                                      <a:lnTo>
                                        <a:pt x="214" y="44"/>
                                      </a:lnTo>
                                      <a:lnTo>
                                        <a:pt x="220" y="53"/>
                                      </a:lnTo>
                                      <a:lnTo>
                                        <a:pt x="226" y="62"/>
                                      </a:lnTo>
                                      <a:lnTo>
                                        <a:pt x="230" y="71"/>
                                      </a:lnTo>
                                      <a:lnTo>
                                        <a:pt x="234" y="81"/>
                                      </a:lnTo>
                                      <a:lnTo>
                                        <a:pt x="237" y="92"/>
                                      </a:lnTo>
                                      <a:lnTo>
                                        <a:pt x="238" y="101"/>
                                      </a:lnTo>
                                      <a:lnTo>
                                        <a:pt x="0" y="101"/>
                                      </a:lnTo>
                                      <a:lnTo>
                                        <a:pt x="2" y="92"/>
                                      </a:lnTo>
                                      <a:lnTo>
                                        <a:pt x="5" y="8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13" y="62"/>
                                      </a:lnTo>
                                      <a:lnTo>
                                        <a:pt x="18" y="53"/>
                                      </a:lnTo>
                                      <a:lnTo>
                                        <a:pt x="25" y="44"/>
                                      </a:lnTo>
                                      <a:lnTo>
                                        <a:pt x="32" y="37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47" y="23"/>
                                      </a:lnTo>
                                      <a:lnTo>
                                        <a:pt x="57" y="16"/>
                                      </a:lnTo>
                                      <a:lnTo>
                                        <a:pt x="66" y="12"/>
                                      </a:lnTo>
                                      <a:lnTo>
                                        <a:pt x="76" y="8"/>
                                      </a:lnTo>
                                      <a:lnTo>
                                        <a:pt x="86" y="4"/>
                                      </a:lnTo>
                                      <a:lnTo>
                                        <a:pt x="97" y="1"/>
                                      </a:lnTo>
                                      <a:lnTo>
                                        <a:pt x="108" y="0"/>
                                      </a:lnTo>
                                      <a:lnTo>
                                        <a:pt x="1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635">
                                  <a:solidFill>
                                    <a:srgbClr val="373D4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" name="Freeform 255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076" y="1570"/>
                                  <a:ext cx="238" cy="101"/>
                                </a:xfrm>
                                <a:custGeom>
                                  <a:avLst/>
                                  <a:gdLst>
                                    <a:gd name="T0" fmla="*/ 238 w 238"/>
                                    <a:gd name="T1" fmla="*/ 0 h 101"/>
                                    <a:gd name="T2" fmla="*/ 236 w 238"/>
                                    <a:gd name="T3" fmla="*/ 11 h 101"/>
                                    <a:gd name="T4" fmla="*/ 233 w 238"/>
                                    <a:gd name="T5" fmla="*/ 21 h 101"/>
                                    <a:gd name="T6" fmla="*/ 229 w 238"/>
                                    <a:gd name="T7" fmla="*/ 31 h 101"/>
                                    <a:gd name="T8" fmla="*/ 225 w 238"/>
                                    <a:gd name="T9" fmla="*/ 40 h 101"/>
                                    <a:gd name="T10" fmla="*/ 219 w 238"/>
                                    <a:gd name="T11" fmla="*/ 49 h 101"/>
                                    <a:gd name="T12" fmla="*/ 212 w 238"/>
                                    <a:gd name="T13" fmla="*/ 57 h 101"/>
                                    <a:gd name="T14" fmla="*/ 205 w 238"/>
                                    <a:gd name="T15" fmla="*/ 65 h 101"/>
                                    <a:gd name="T16" fmla="*/ 198 w 238"/>
                                    <a:gd name="T17" fmla="*/ 72 h 101"/>
                                    <a:gd name="T18" fmla="*/ 190 w 238"/>
                                    <a:gd name="T19" fmla="*/ 79 h 101"/>
                                    <a:gd name="T20" fmla="*/ 182 w 238"/>
                                    <a:gd name="T21" fmla="*/ 84 h 101"/>
                                    <a:gd name="T22" fmla="*/ 172 w 238"/>
                                    <a:gd name="T23" fmla="*/ 88 h 101"/>
                                    <a:gd name="T24" fmla="*/ 163 w 238"/>
                                    <a:gd name="T25" fmla="*/ 92 h 101"/>
                                    <a:gd name="T26" fmla="*/ 152 w 238"/>
                                    <a:gd name="T27" fmla="*/ 97 h 101"/>
                                    <a:gd name="T28" fmla="*/ 142 w 238"/>
                                    <a:gd name="T29" fmla="*/ 99 h 101"/>
                                    <a:gd name="T30" fmla="*/ 131 w 238"/>
                                    <a:gd name="T31" fmla="*/ 101 h 101"/>
                                    <a:gd name="T32" fmla="*/ 119 w 238"/>
                                    <a:gd name="T33" fmla="*/ 101 h 101"/>
                                    <a:gd name="T34" fmla="*/ 108 w 238"/>
                                    <a:gd name="T35" fmla="*/ 101 h 101"/>
                                    <a:gd name="T36" fmla="*/ 97 w 238"/>
                                    <a:gd name="T37" fmla="*/ 99 h 101"/>
                                    <a:gd name="T38" fmla="*/ 87 w 238"/>
                                    <a:gd name="T39" fmla="*/ 97 h 101"/>
                                    <a:gd name="T40" fmla="*/ 76 w 238"/>
                                    <a:gd name="T41" fmla="*/ 92 h 101"/>
                                    <a:gd name="T42" fmla="*/ 66 w 238"/>
                                    <a:gd name="T43" fmla="*/ 88 h 101"/>
                                    <a:gd name="T44" fmla="*/ 57 w 238"/>
                                    <a:gd name="T45" fmla="*/ 84 h 101"/>
                                    <a:gd name="T46" fmla="*/ 49 w 238"/>
                                    <a:gd name="T47" fmla="*/ 79 h 101"/>
                                    <a:gd name="T48" fmla="*/ 40 w 238"/>
                                    <a:gd name="T49" fmla="*/ 72 h 101"/>
                                    <a:gd name="T50" fmla="*/ 33 w 238"/>
                                    <a:gd name="T51" fmla="*/ 65 h 101"/>
                                    <a:gd name="T52" fmla="*/ 27 w 238"/>
                                    <a:gd name="T53" fmla="*/ 57 h 101"/>
                                    <a:gd name="T54" fmla="*/ 20 w 238"/>
                                    <a:gd name="T55" fmla="*/ 49 h 101"/>
                                    <a:gd name="T56" fmla="*/ 14 w 238"/>
                                    <a:gd name="T57" fmla="*/ 40 h 101"/>
                                    <a:gd name="T58" fmla="*/ 10 w 238"/>
                                    <a:gd name="T59" fmla="*/ 31 h 101"/>
                                    <a:gd name="T60" fmla="*/ 6 w 238"/>
                                    <a:gd name="T61" fmla="*/ 21 h 101"/>
                                    <a:gd name="T62" fmla="*/ 3 w 238"/>
                                    <a:gd name="T63" fmla="*/ 11 h 101"/>
                                    <a:gd name="T64" fmla="*/ 0 w 238"/>
                                    <a:gd name="T65" fmla="*/ 0 h 101"/>
                                    <a:gd name="T66" fmla="*/ 238 w 238"/>
                                    <a:gd name="T67" fmla="*/ 0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38" h="101">
                                      <a:moveTo>
                                        <a:pt x="238" y="0"/>
                                      </a:moveTo>
                                      <a:lnTo>
                                        <a:pt x="236" y="11"/>
                                      </a:lnTo>
                                      <a:lnTo>
                                        <a:pt x="233" y="21"/>
                                      </a:lnTo>
                                      <a:lnTo>
                                        <a:pt x="229" y="31"/>
                                      </a:lnTo>
                                      <a:lnTo>
                                        <a:pt x="225" y="40"/>
                                      </a:lnTo>
                                      <a:lnTo>
                                        <a:pt x="219" y="49"/>
                                      </a:lnTo>
                                      <a:lnTo>
                                        <a:pt x="212" y="57"/>
                                      </a:lnTo>
                                      <a:lnTo>
                                        <a:pt x="205" y="65"/>
                                      </a:lnTo>
                                      <a:lnTo>
                                        <a:pt x="198" y="72"/>
                                      </a:lnTo>
                                      <a:lnTo>
                                        <a:pt x="190" y="79"/>
                                      </a:lnTo>
                                      <a:lnTo>
                                        <a:pt x="182" y="84"/>
                                      </a:lnTo>
                                      <a:lnTo>
                                        <a:pt x="172" y="88"/>
                                      </a:lnTo>
                                      <a:lnTo>
                                        <a:pt x="163" y="92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42" y="99"/>
                                      </a:lnTo>
                                      <a:lnTo>
                                        <a:pt x="131" y="101"/>
                                      </a:lnTo>
                                      <a:lnTo>
                                        <a:pt x="119" y="101"/>
                                      </a:lnTo>
                                      <a:lnTo>
                                        <a:pt x="108" y="101"/>
                                      </a:lnTo>
                                      <a:lnTo>
                                        <a:pt x="97" y="99"/>
                                      </a:lnTo>
                                      <a:lnTo>
                                        <a:pt x="87" y="97"/>
                                      </a:lnTo>
                                      <a:lnTo>
                                        <a:pt x="76" y="92"/>
                                      </a:lnTo>
                                      <a:lnTo>
                                        <a:pt x="66" y="88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49" y="79"/>
                                      </a:lnTo>
                                      <a:lnTo>
                                        <a:pt x="40" y="72"/>
                                      </a:lnTo>
                                      <a:lnTo>
                                        <a:pt x="33" y="65"/>
                                      </a:lnTo>
                                      <a:lnTo>
                                        <a:pt x="27" y="57"/>
                                      </a:lnTo>
                                      <a:lnTo>
                                        <a:pt x="20" y="49"/>
                                      </a:lnTo>
                                      <a:lnTo>
                                        <a:pt x="14" y="40"/>
                                      </a:lnTo>
                                      <a:lnTo>
                                        <a:pt x="10" y="31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3" y="11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38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635">
                                  <a:solidFill>
                                    <a:srgbClr val="373D4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" name="Freeform 256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1708" y="1570"/>
                                  <a:ext cx="323" cy="106"/>
                                </a:xfrm>
                                <a:custGeom>
                                  <a:avLst/>
                                  <a:gdLst>
                                    <a:gd name="T0" fmla="*/ 0 w 323"/>
                                    <a:gd name="T1" fmla="*/ 105 h 106"/>
                                    <a:gd name="T2" fmla="*/ 66 w 323"/>
                                    <a:gd name="T3" fmla="*/ 0 h 106"/>
                                    <a:gd name="T4" fmla="*/ 323 w 323"/>
                                    <a:gd name="T5" fmla="*/ 0 h 106"/>
                                    <a:gd name="T6" fmla="*/ 323 w 323"/>
                                    <a:gd name="T7" fmla="*/ 106 h 106"/>
                                    <a:gd name="T8" fmla="*/ 0 w 323"/>
                                    <a:gd name="T9" fmla="*/ 105 h 1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23" h="106">
                                      <a:moveTo>
                                        <a:pt x="0" y="105"/>
                                      </a:moveTo>
                                      <a:lnTo>
                                        <a:pt x="66" y="0"/>
                                      </a:lnTo>
                                      <a:lnTo>
                                        <a:pt x="323" y="0"/>
                                      </a:lnTo>
                                      <a:lnTo>
                                        <a:pt x="323" y="106"/>
                                      </a:lnTo>
                                      <a:lnTo>
                                        <a:pt x="0" y="105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635">
                                  <a:solidFill>
                                    <a:srgbClr val="373D4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" name="Freeform 257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1797" y="956"/>
                                  <a:ext cx="781" cy="586"/>
                                </a:xfrm>
                                <a:custGeom>
                                  <a:avLst/>
                                  <a:gdLst>
                                    <a:gd name="T0" fmla="*/ 546 w 781"/>
                                    <a:gd name="T1" fmla="*/ 468 h 586"/>
                                    <a:gd name="T2" fmla="*/ 543 w 781"/>
                                    <a:gd name="T3" fmla="*/ 454 h 586"/>
                                    <a:gd name="T4" fmla="*/ 539 w 781"/>
                                    <a:gd name="T5" fmla="*/ 442 h 586"/>
                                    <a:gd name="T6" fmla="*/ 534 w 781"/>
                                    <a:gd name="T7" fmla="*/ 429 h 586"/>
                                    <a:gd name="T8" fmla="*/ 527 w 781"/>
                                    <a:gd name="T9" fmla="*/ 418 h 586"/>
                                    <a:gd name="T10" fmla="*/ 520 w 781"/>
                                    <a:gd name="T11" fmla="*/ 407 h 586"/>
                                    <a:gd name="T12" fmla="*/ 512 w 781"/>
                                    <a:gd name="T13" fmla="*/ 396 h 586"/>
                                    <a:gd name="T14" fmla="*/ 502 w 781"/>
                                    <a:gd name="T15" fmla="*/ 387 h 586"/>
                                    <a:gd name="T16" fmla="*/ 493 w 781"/>
                                    <a:gd name="T17" fmla="*/ 379 h 586"/>
                                    <a:gd name="T18" fmla="*/ 483 w 781"/>
                                    <a:gd name="T19" fmla="*/ 370 h 586"/>
                                    <a:gd name="T20" fmla="*/ 471 w 781"/>
                                    <a:gd name="T21" fmla="*/ 363 h 586"/>
                                    <a:gd name="T22" fmla="*/ 460 w 781"/>
                                    <a:gd name="T23" fmla="*/ 357 h 586"/>
                                    <a:gd name="T24" fmla="*/ 447 w 781"/>
                                    <a:gd name="T25" fmla="*/ 352 h 586"/>
                                    <a:gd name="T26" fmla="*/ 433 w 781"/>
                                    <a:gd name="T27" fmla="*/ 348 h 586"/>
                                    <a:gd name="T28" fmla="*/ 421 w 781"/>
                                    <a:gd name="T29" fmla="*/ 344 h 586"/>
                                    <a:gd name="T30" fmla="*/ 407 w 781"/>
                                    <a:gd name="T31" fmla="*/ 343 h 586"/>
                                    <a:gd name="T32" fmla="*/ 394 w 781"/>
                                    <a:gd name="T33" fmla="*/ 343 h 586"/>
                                    <a:gd name="T34" fmla="*/ 378 w 781"/>
                                    <a:gd name="T35" fmla="*/ 343 h 586"/>
                                    <a:gd name="T36" fmla="*/ 365 w 781"/>
                                    <a:gd name="T37" fmla="*/ 344 h 586"/>
                                    <a:gd name="T38" fmla="*/ 352 w 781"/>
                                    <a:gd name="T39" fmla="*/ 348 h 586"/>
                                    <a:gd name="T40" fmla="*/ 339 w 781"/>
                                    <a:gd name="T41" fmla="*/ 352 h 586"/>
                                    <a:gd name="T42" fmla="*/ 326 w 781"/>
                                    <a:gd name="T43" fmla="*/ 357 h 586"/>
                                    <a:gd name="T44" fmla="*/ 315 w 781"/>
                                    <a:gd name="T45" fmla="*/ 363 h 586"/>
                                    <a:gd name="T46" fmla="*/ 304 w 781"/>
                                    <a:gd name="T47" fmla="*/ 370 h 586"/>
                                    <a:gd name="T48" fmla="*/ 293 w 781"/>
                                    <a:gd name="T49" fmla="*/ 379 h 586"/>
                                    <a:gd name="T50" fmla="*/ 284 w 781"/>
                                    <a:gd name="T51" fmla="*/ 387 h 586"/>
                                    <a:gd name="T52" fmla="*/ 274 w 781"/>
                                    <a:gd name="T53" fmla="*/ 396 h 586"/>
                                    <a:gd name="T54" fmla="*/ 266 w 781"/>
                                    <a:gd name="T55" fmla="*/ 407 h 586"/>
                                    <a:gd name="T56" fmla="*/ 259 w 781"/>
                                    <a:gd name="T57" fmla="*/ 418 h 586"/>
                                    <a:gd name="T58" fmla="*/ 252 w 781"/>
                                    <a:gd name="T59" fmla="*/ 429 h 586"/>
                                    <a:gd name="T60" fmla="*/ 246 w 781"/>
                                    <a:gd name="T61" fmla="*/ 442 h 586"/>
                                    <a:gd name="T62" fmla="*/ 242 w 781"/>
                                    <a:gd name="T63" fmla="*/ 454 h 586"/>
                                    <a:gd name="T64" fmla="*/ 240 w 781"/>
                                    <a:gd name="T65" fmla="*/ 468 h 586"/>
                                    <a:gd name="T66" fmla="*/ 238 w 781"/>
                                    <a:gd name="T67" fmla="*/ 586 h 586"/>
                                    <a:gd name="T68" fmla="*/ 0 w 781"/>
                                    <a:gd name="T69" fmla="*/ 586 h 586"/>
                                    <a:gd name="T70" fmla="*/ 395 w 781"/>
                                    <a:gd name="T71" fmla="*/ 0 h 586"/>
                                    <a:gd name="T72" fmla="*/ 781 w 781"/>
                                    <a:gd name="T73" fmla="*/ 583 h 586"/>
                                    <a:gd name="T74" fmla="*/ 549 w 781"/>
                                    <a:gd name="T75" fmla="*/ 583 h 586"/>
                                    <a:gd name="T76" fmla="*/ 546 w 781"/>
                                    <a:gd name="T77" fmla="*/ 468 h 5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</a:cxnLst>
                                  <a:rect l="0" t="0" r="r" b="b"/>
                                  <a:pathLst>
                                    <a:path w="781" h="586">
                                      <a:moveTo>
                                        <a:pt x="546" y="468"/>
                                      </a:moveTo>
                                      <a:lnTo>
                                        <a:pt x="543" y="454"/>
                                      </a:lnTo>
                                      <a:lnTo>
                                        <a:pt x="539" y="442"/>
                                      </a:lnTo>
                                      <a:lnTo>
                                        <a:pt x="534" y="429"/>
                                      </a:lnTo>
                                      <a:lnTo>
                                        <a:pt x="527" y="418"/>
                                      </a:lnTo>
                                      <a:lnTo>
                                        <a:pt x="520" y="407"/>
                                      </a:lnTo>
                                      <a:lnTo>
                                        <a:pt x="512" y="396"/>
                                      </a:lnTo>
                                      <a:lnTo>
                                        <a:pt x="502" y="387"/>
                                      </a:lnTo>
                                      <a:lnTo>
                                        <a:pt x="493" y="379"/>
                                      </a:lnTo>
                                      <a:lnTo>
                                        <a:pt x="483" y="370"/>
                                      </a:lnTo>
                                      <a:lnTo>
                                        <a:pt x="471" y="363"/>
                                      </a:lnTo>
                                      <a:lnTo>
                                        <a:pt x="460" y="357"/>
                                      </a:lnTo>
                                      <a:lnTo>
                                        <a:pt x="447" y="352"/>
                                      </a:lnTo>
                                      <a:lnTo>
                                        <a:pt x="433" y="348"/>
                                      </a:lnTo>
                                      <a:lnTo>
                                        <a:pt x="421" y="344"/>
                                      </a:lnTo>
                                      <a:lnTo>
                                        <a:pt x="407" y="343"/>
                                      </a:lnTo>
                                      <a:lnTo>
                                        <a:pt x="394" y="343"/>
                                      </a:lnTo>
                                      <a:lnTo>
                                        <a:pt x="378" y="343"/>
                                      </a:lnTo>
                                      <a:lnTo>
                                        <a:pt x="365" y="344"/>
                                      </a:lnTo>
                                      <a:lnTo>
                                        <a:pt x="352" y="348"/>
                                      </a:lnTo>
                                      <a:lnTo>
                                        <a:pt x="339" y="352"/>
                                      </a:lnTo>
                                      <a:lnTo>
                                        <a:pt x="326" y="357"/>
                                      </a:lnTo>
                                      <a:lnTo>
                                        <a:pt x="315" y="363"/>
                                      </a:lnTo>
                                      <a:lnTo>
                                        <a:pt x="304" y="370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84" y="387"/>
                                      </a:lnTo>
                                      <a:lnTo>
                                        <a:pt x="274" y="396"/>
                                      </a:lnTo>
                                      <a:lnTo>
                                        <a:pt x="266" y="407"/>
                                      </a:lnTo>
                                      <a:lnTo>
                                        <a:pt x="259" y="418"/>
                                      </a:lnTo>
                                      <a:lnTo>
                                        <a:pt x="252" y="429"/>
                                      </a:lnTo>
                                      <a:lnTo>
                                        <a:pt x="246" y="442"/>
                                      </a:lnTo>
                                      <a:lnTo>
                                        <a:pt x="242" y="454"/>
                                      </a:lnTo>
                                      <a:lnTo>
                                        <a:pt x="240" y="468"/>
                                      </a:lnTo>
                                      <a:lnTo>
                                        <a:pt x="238" y="586"/>
                                      </a:lnTo>
                                      <a:lnTo>
                                        <a:pt x="0" y="586"/>
                                      </a:lnTo>
                                      <a:lnTo>
                                        <a:pt x="395" y="0"/>
                                      </a:lnTo>
                                      <a:lnTo>
                                        <a:pt x="781" y="583"/>
                                      </a:lnTo>
                                      <a:lnTo>
                                        <a:pt x="549" y="583"/>
                                      </a:lnTo>
                                      <a:lnTo>
                                        <a:pt x="546" y="468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635">
                                  <a:solidFill>
                                    <a:srgbClr val="373D4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51" o:spid="_x0000_s1026" style="position:absolute;margin-left:56.9pt;margin-top:-39.8pt;width:38pt;height:28.45pt;z-index:251658240" coordorigin="1708,956" coordsize="961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">
                      <o:lock v:ext="edit" aspectratio="t"/>
                      <v:shape id="Freeform 252" o:spid="_x0000_s1027" style="position:absolute;left:1708;top:956;width:961;height:720;visibility:visible;mso-wrap-style:square;v-text-anchor:top" coordsize="961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0RzsQA&#10;AADcAAAADwAAAGRycy9kb3ducmV2LnhtbESP0WrCQBRE3wX/YblC3+quCjWJrmIrhYAUWvUDrtlr&#10;EszeDdlV0793CwUfh5k5wyzXvW3EjTpfO9YwGSsQxIUzNZcajofP1wSED8gGG8ek4Zc8rFfDwRIz&#10;4+78Q7d9KEWEsM9QQxVCm0npi4os+rFriaN3dp3FEGVXStPhPcJtI6dKvUmLNceFClv6qKi47K9W&#10;w/w7TFr8ynen91k+b9RVJen2ovXLqN8sQATqwzP8386Nhmma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NEc7EAAAA3AAAAA8AAAAAAAAAAAAAAAAAmAIAAGRycy9k&#10;b3ducmV2LnhtbFBLBQYAAAAABAAEAPUAAACJAwAAAAA=&#10;" path="m637,614r,105l961,719,894,613r-257,1xm487,483r12,l510,484r11,3l531,491r9,4l550,499r10,7l568,512r7,8l582,527r6,9l594,545r4,9l602,564r3,11l606,584r-238,l370,575r3,-11l377,554r4,-9l386,536r7,-9l400,520r7,-8l415,506r10,-7l434,495r10,-4l454,487r11,-3l476,483r11,xm606,614r-2,11l601,635r-4,10l593,654r-6,9l580,671r-7,8l566,686r-8,7l550,698r-10,4l531,706r-11,5l510,713r-11,2l487,715r-11,l465,713r-10,-2l444,706r-10,-4l425,698r-8,-5l408,686r-7,-7l395,671r-7,-8l382,654r-4,-9l374,635r-3,-10l368,614r238,xm,719l66,614r257,l323,720,,719xm635,468r-3,-14l628,442r-5,-13l616,418r-7,-11l601,396r-10,-9l582,379r-10,-9l560,363r-11,-6l536,352r-14,-4l510,344r-14,-1l483,343r-16,l454,344r-13,4l428,352r-13,5l404,363r-11,7l382,379r-9,8l363,396r-8,11l348,418r-7,11l335,442r-4,12l329,468r-2,118l89,586,484,,870,583r-232,l635,468xe" fillcolor="black" stroked="f">
                        <v:path arrowok="t" o:connecttype="custom" o:connectlocs="637,719;894,613;487,483;510,484;531,491;550,499;568,512;582,527;594,545;602,564;606,584;370,575;377,554;386,536;400,520;415,506;434,495;454,487;476,483;606,614;601,635;593,654;580,671;566,686;550,698;531,706;510,713;487,715;465,713;444,706;425,698;408,686;395,671;382,654;374,635;368,614;0,719;323,614;0,719;632,454;623,429;609,407;591,387;572,370;549,357;522,348;496,343;467,343;441,348;415,357;393,370;373,387;355,407;341,429;331,454;327,586;484,0;638,583" o:connectangles="0,0,0,0,0,0,0,0,0,0,0,0,0,0,0,0,0,0,0,0,0,0,0,0,0,0,0,0,0,0,0,0,0,0,0,0,0,0,0,0,0,0,0,0,0,0,0,0,0,0,0,0,0,0,0,0,0,0"/>
                        <o:lock v:ext="edit" aspectratio="t" verticies="t"/>
                      </v:shape>
                      <v:shape id="Freeform 253" o:spid="_x0000_s1028" style="position:absolute;left:2345;top:1569;width:324;height:106;visibility:visible;mso-wrap-style:square;v-text-anchor:top" coordsize="324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5wIMIA&#10;AADcAAAADwAAAGRycy9kb3ducmV2LnhtbERPy2rCQBTdF/oPwy10V2e0UUrqKOIDxZ1alO4umWsS&#10;zNwJmTFJ/76zEFwezns6720lWmp86VjDcKBAEGfOlJxr+DltPr5A+IBssHJMGv7Iw3z2+jLF1LiO&#10;D9QeQy5iCPsUNRQh1KmUPivIoh+4mjhyV9dYDBE2uTQNdjHcVnKk1ERaLDk2FFjTsqDsdrxbDcll&#10;vN9PWC1Oq9/dtr2fb12SrLV+f+sX3yAC9eEpfrh3RsOnivPjmXgE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7nAgwgAAANwAAAAPAAAAAAAAAAAAAAAAAJgCAABkcnMvZG93&#10;bnJldi54bWxQSwUGAAAAAAQABAD1AAAAhwMAAAAA&#10;" path="m,1l,106r324,l257,,,1xe" fillcolor="black" strokecolor="#373d40" strokeweight=".05pt">
                        <v:path arrowok="t" o:connecttype="custom" o:connectlocs="0,1;0,106;324,106;257,0;0,1" o:connectangles="0,0,0,0,0"/>
                        <o:lock v:ext="edit" aspectratio="t"/>
                      </v:shape>
                      <v:shape id="Freeform 254" o:spid="_x0000_s1029" style="position:absolute;left:2076;top:1439;width:238;height:101;visibility:visible;mso-wrap-style:square;v-text-anchor:top" coordsize="238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Z67cUA&#10;AADcAAAADwAAAGRycy9kb3ducmV2LnhtbESPQWvCQBSE7wX/w/IK3nSjViupq6ilUA+FavX+yL4m&#10;qdm3YXdN0v56VxB6HGbmG2ax6kwlGnK+tKxgNExAEGdWl5wrOH69DeYgfEDWWFkmBb/kYbXsPSww&#10;1bblPTWHkIsIYZ+igiKEOpXSZwUZ9ENbE0fv2zqDIUqXS+2wjXBTyXGSzKTBkuNCgTVtC8rOh4tR&#10;cLqEnyec+sa15Z/dHT83rx/PnVL9x279AiJQF/7D9/a7VjBJRnA7E4+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dnrtxQAAANwAAAAPAAAAAAAAAAAAAAAAAJgCAABkcnMv&#10;ZG93bnJldi54bWxQSwUGAAAAAAQABAD1AAAAigMAAAAA&#10;" path="m119,r12,l142,1r11,3l163,8r9,4l182,16r10,7l200,29r7,8l214,44r6,9l226,62r4,9l234,81r3,11l238,101,,101,2,92,5,81,9,71r4,-9l18,53r7,-9l32,37r7,-8l47,23,57,16r9,-4l76,8,86,4,97,1,108,r11,xe" fillcolor="black" strokecolor="#373d40" strokeweight=".05pt">
                        <v:path arrowok="t" o:connecttype="custom" o:connectlocs="119,0;131,0;142,1;153,4;163,8;172,12;182,16;192,23;200,29;207,37;214,44;220,53;226,62;230,71;234,81;237,92;238,101;0,101;2,92;5,81;9,71;13,62;18,53;25,44;32,37;39,29;47,23;57,16;66,12;76,8;86,4;97,1;108,0;119,0" o:connectangles="0,0,0,0,0,0,0,0,0,0,0,0,0,0,0,0,0,0,0,0,0,0,0,0,0,0,0,0,0,0,0,0,0,0"/>
                        <o:lock v:ext="edit" aspectratio="t"/>
                      </v:shape>
                      <v:shape id="Freeform 255" o:spid="_x0000_s1030" style="position:absolute;left:2076;top:1570;width:238;height:101;visibility:visible;mso-wrap-style:square;v-text-anchor:top" coordsize="238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RZksQA&#10;AADcAAAADwAAAGRycy9kb3ducmV2LnhtbESPQWsCMRSE70L/Q3iF3jTpClK3RnELhZ4KtXro7bF5&#10;3WzdvIRNqum/bwTB4zAz3zCrTXaDONEYe88aHmcKBHHrTc+dhv3n6/QJREzIBgfPpOGPImzWd5MV&#10;1saf+YNOu9SJAuFYowabUqiljK0lh3HmA3Hxvv3oMBU5dtKMeC5wN8hKqYV02HNZsBjoxVJ73P06&#10;DSEcD9s+qeqQf7CZN7Z5/1pmrR/u8/YZRKKcbuFr+81omKsKLmfK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0WZLEAAAA3AAAAA8AAAAAAAAAAAAAAAAAmAIAAGRycy9k&#10;b3ducmV2LnhtbFBLBQYAAAAABAAEAPUAAACJAwAAAAA=&#10;" path="m238,r-2,11l233,21r-4,10l225,40r-6,9l212,57r-7,8l198,72r-8,7l182,84r-10,4l163,92r-11,5l142,99r-11,2l119,101r-11,l97,99,87,97,76,92,66,88,57,84,49,79,40,72,33,65,27,57,20,49,14,40,10,31,6,21,3,11,,,238,e" fillcolor="black" strokecolor="#373d40" strokeweight=".05pt">
                        <v:path arrowok="t" o:connecttype="custom" o:connectlocs="238,0;236,11;233,21;229,31;225,40;219,49;212,57;205,65;198,72;190,79;182,84;172,88;163,92;152,97;142,99;131,101;119,101;108,101;97,99;87,97;76,92;66,88;57,84;49,79;40,72;33,65;27,57;20,49;14,40;10,31;6,21;3,11;0,0;238,0" o:connectangles="0,0,0,0,0,0,0,0,0,0,0,0,0,0,0,0,0,0,0,0,0,0,0,0,0,0,0,0,0,0,0,0,0,0"/>
                        <o:lock v:ext="edit" aspectratio="t"/>
                      </v:shape>
                      <v:shape id="Freeform 256" o:spid="_x0000_s1031" style="position:absolute;left:1708;top:1570;width:323;height:106;visibility:visible;mso-wrap-style:square;v-text-anchor:top" coordsize="323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DJA8MA&#10;AADcAAAADwAAAGRycy9kb3ducmV2LnhtbESPS2sCMRSF94X+h3AL3WkyFUSnZkQLQhE39bW+TO48&#10;6ORmnERN++ubQqHLw3l8nMUy2k7caPCtYw3ZWIEgLp1pudZwPGxGMxA+IBvsHJOGL/KwLB4fFpgb&#10;d+cPuu1DLdII+xw1NCH0uZS+bMiiH7ueOHmVGyyGJIdamgHvadx28kWpqbTYciI02NNbQ+Xn/moT&#10;dztfnbd+faqyy/euj7GzrDKtn5/i6hVEoBj+w3/td6NhoibweyYdAV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DJA8MAAADcAAAADwAAAAAAAAAAAAAAAACYAgAAZHJzL2Rv&#10;d25yZXYueG1sUEsFBgAAAAAEAAQA9QAAAIgDAAAAAA==&#10;" path="m,105l66,,323,r,106l,105e" fillcolor="black" strokecolor="#373d40" strokeweight=".05pt">
                        <v:path arrowok="t" o:connecttype="custom" o:connectlocs="0,105;66,0;323,0;323,106;0,105" o:connectangles="0,0,0,0,0"/>
                        <o:lock v:ext="edit" aspectratio="t"/>
                      </v:shape>
                      <v:shape id="Freeform 257" o:spid="_x0000_s1032" style="position:absolute;left:1797;top:956;width:781;height:586;visibility:visible;mso-wrap-style:square;v-text-anchor:top" coordsize="781,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w7ucUA&#10;AADcAAAADwAAAGRycy9kb3ducmV2LnhtbESPQWvCQBSE70L/w/IKvemurRaJrlIshepBMJXg8ZF9&#10;JtHs25Ddavz3riB4HGbmG2a26GwtztT6yrGG4UCBIM6dqbjQsPv76U9A+IBssHZMGq7kYTF/6c0w&#10;Me7CWzqnoRARwj5BDWUITSKlz0uy6AeuIY7ewbUWQ5RtIU2Llwi3tXxX6lNarDgulNjQsqT8lP5b&#10;DeOMwnpDmXLZaXdYLVfH/Xr/rfXba/c1BRGoC8/wo/1rNHyoEdzPxCM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LDu5xQAAANwAAAAPAAAAAAAAAAAAAAAAAJgCAABkcnMv&#10;ZG93bnJldi54bWxQSwUGAAAAAAQABAD1AAAAigMAAAAA&#10;" path="m546,468r-3,-14l539,442r-5,-13l527,418r-7,-11l512,396r-10,-9l493,379r-10,-9l471,363r-11,-6l447,352r-14,-4l421,344r-14,-1l394,343r-16,l365,344r-13,4l339,352r-13,5l315,363r-11,7l293,379r-9,8l274,396r-8,11l259,418r-7,11l246,442r-4,12l240,468r-2,118l,586,395,,781,583r-232,l546,468e" fillcolor="black" strokecolor="#373d40" strokeweight=".05pt">
                        <v:path arrowok="t" o:connecttype="custom" o:connectlocs="546,468;543,454;539,442;534,429;527,418;520,407;512,396;502,387;493,379;483,370;471,363;460,357;447,352;433,348;421,344;407,343;394,343;378,343;365,344;352,348;339,352;326,357;315,363;304,370;293,379;284,387;274,396;266,407;259,418;252,429;246,442;242,454;240,468;238,586;0,586;395,0;781,583;549,583;546,468" o:connectangles="0,0,0,0,0,0,0,0,0,0,0,0,0,0,0,0,0,0,0,0,0,0,0,0,0,0,0,0,0,0,0,0,0,0,0,0,0,0,0"/>
                        <o:lock v:ext="edit" aspectratio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99" w:type="dxa"/>
          </w:tcPr>
          <w:p w:rsidR="00DE544F" w:rsidRDefault="00DE544F">
            <w:pPr>
              <w:ind w:right="567"/>
              <w:jc w:val="center"/>
              <w:rPr>
                <w:snapToGrid w:val="0"/>
              </w:rPr>
            </w:pPr>
          </w:p>
        </w:tc>
      </w:tr>
    </w:tbl>
    <w:p w:rsidR="00DE544F" w:rsidRPr="002141B9" w:rsidRDefault="00DE544F">
      <w:pPr>
        <w:ind w:left="680" w:right="567"/>
        <w:jc w:val="center"/>
        <w:rPr>
          <w:b/>
        </w:rPr>
      </w:pPr>
    </w:p>
    <w:p w:rsidR="00DE544F" w:rsidRPr="002141B9" w:rsidRDefault="00DE544F">
      <w:pPr>
        <w:ind w:right="-1"/>
        <w:jc w:val="center"/>
        <w:rPr>
          <w:b/>
        </w:rPr>
      </w:pPr>
      <w:r w:rsidRPr="002141B9">
        <w:rPr>
          <w:b/>
          <w:bCs/>
          <w:sz w:val="28"/>
          <w:lang w:val="en-US"/>
        </w:rPr>
        <w:fldChar w:fldCharType="begin"/>
      </w:r>
      <w:r w:rsidRPr="002141B9">
        <w:rPr>
          <w:b/>
          <w:bCs/>
          <w:sz w:val="28"/>
        </w:rPr>
        <w:instrText xml:space="preserve"> </w:instrText>
      </w:r>
      <w:r w:rsidRPr="002141B9">
        <w:rPr>
          <w:b/>
          <w:bCs/>
          <w:sz w:val="28"/>
          <w:lang w:val="en-US"/>
        </w:rPr>
        <w:instrText>DOCVARIABLE</w:instrText>
      </w:r>
      <w:r w:rsidRPr="002141B9">
        <w:rPr>
          <w:b/>
          <w:bCs/>
          <w:sz w:val="28"/>
        </w:rPr>
        <w:instrText xml:space="preserve"> </w:instrText>
      </w:r>
      <w:r w:rsidRPr="002141B9">
        <w:rPr>
          <w:b/>
          <w:bCs/>
          <w:sz w:val="28"/>
          <w:lang w:val="en-US"/>
        </w:rPr>
        <w:instrText>to</w:instrText>
      </w:r>
      <w:r w:rsidRPr="002141B9">
        <w:rPr>
          <w:b/>
          <w:bCs/>
          <w:sz w:val="28"/>
        </w:rPr>
        <w:instrText>_</w:instrText>
      </w:r>
      <w:r w:rsidRPr="002141B9">
        <w:rPr>
          <w:b/>
          <w:bCs/>
          <w:sz w:val="28"/>
          <w:lang w:val="en-US"/>
        </w:rPr>
        <w:instrText>name</w:instrText>
      </w:r>
      <w:r w:rsidRPr="002141B9">
        <w:rPr>
          <w:b/>
          <w:bCs/>
          <w:sz w:val="28"/>
        </w:rPr>
        <w:instrText>_</w:instrText>
      </w:r>
      <w:r w:rsidRPr="002141B9">
        <w:rPr>
          <w:b/>
          <w:bCs/>
          <w:sz w:val="28"/>
          <w:lang w:val="en-US"/>
        </w:rPr>
        <w:instrText>block</w:instrText>
      </w:r>
      <w:r w:rsidRPr="002141B9">
        <w:rPr>
          <w:b/>
          <w:bCs/>
          <w:sz w:val="28"/>
        </w:rPr>
        <w:instrText>1</w:instrText>
      </w:r>
      <w:r w:rsidRPr="002141B9">
        <w:rPr>
          <w:b/>
          <w:bCs/>
          <w:sz w:val="28"/>
          <w:lang w:val="en-US"/>
        </w:rPr>
        <w:fldChar w:fldCharType="separate"/>
      </w:r>
      <w:r w:rsidR="00CD4DF7">
        <w:rPr>
          <w:b/>
          <w:bCs/>
          <w:sz w:val="28"/>
          <w:lang w:val="en-US"/>
        </w:rPr>
        <w:t xml:space="preserve">Ростовская АЭС Блок №4 </w:t>
      </w:r>
      <w:r w:rsidRPr="002141B9">
        <w:rPr>
          <w:b/>
          <w:bCs/>
          <w:sz w:val="28"/>
          <w:lang w:val="en-US"/>
        </w:rPr>
        <w:fldChar w:fldCharType="end"/>
      </w:r>
    </w:p>
    <w:p w:rsidR="00DE544F" w:rsidRPr="002141B9" w:rsidRDefault="00DE544F">
      <w:pPr>
        <w:ind w:left="680" w:right="567"/>
        <w:jc w:val="center"/>
        <w:rPr>
          <w:b/>
        </w:rPr>
      </w:pPr>
    </w:p>
    <w:p w:rsidR="00DE544F" w:rsidRPr="002141B9" w:rsidRDefault="00DE544F">
      <w:pPr>
        <w:ind w:right="-1"/>
        <w:jc w:val="center"/>
        <w:rPr>
          <w:b/>
          <w:sz w:val="28"/>
        </w:rPr>
      </w:pPr>
      <w:r w:rsidRPr="002141B9">
        <w:rPr>
          <w:b/>
          <w:sz w:val="28"/>
          <w:lang w:val="en-US"/>
        </w:rPr>
        <w:fldChar w:fldCharType="begin"/>
      </w:r>
      <w:r w:rsidRPr="002141B9">
        <w:rPr>
          <w:b/>
          <w:sz w:val="28"/>
        </w:rPr>
        <w:instrText xml:space="preserve"> </w:instrText>
      </w:r>
      <w:r w:rsidRPr="002141B9">
        <w:rPr>
          <w:b/>
          <w:sz w:val="28"/>
          <w:lang w:val="en-US"/>
        </w:rPr>
        <w:instrText>DOCVARIABLE</w:instrText>
      </w:r>
      <w:r w:rsidRPr="002141B9">
        <w:rPr>
          <w:b/>
          <w:sz w:val="28"/>
        </w:rPr>
        <w:instrText xml:space="preserve"> </w:instrText>
      </w:r>
      <w:r w:rsidRPr="002141B9">
        <w:rPr>
          <w:b/>
          <w:sz w:val="28"/>
          <w:lang w:val="en-US"/>
        </w:rPr>
        <w:instrText>to</w:instrText>
      </w:r>
      <w:r w:rsidRPr="002141B9">
        <w:rPr>
          <w:b/>
          <w:sz w:val="28"/>
        </w:rPr>
        <w:instrText>_</w:instrText>
      </w:r>
      <w:r w:rsidRPr="002141B9">
        <w:rPr>
          <w:b/>
          <w:sz w:val="28"/>
          <w:lang w:val="en-US"/>
        </w:rPr>
        <w:instrText>name</w:instrText>
      </w:r>
      <w:r w:rsidRPr="002141B9">
        <w:rPr>
          <w:b/>
          <w:sz w:val="28"/>
        </w:rPr>
        <w:instrText>_</w:instrText>
      </w:r>
      <w:r w:rsidRPr="002141B9">
        <w:rPr>
          <w:b/>
          <w:sz w:val="28"/>
          <w:lang w:val="en-US"/>
        </w:rPr>
        <w:instrText>zd</w:instrText>
      </w:r>
      <w:r w:rsidRPr="002141B9">
        <w:rPr>
          <w:b/>
          <w:sz w:val="28"/>
        </w:rPr>
        <w:instrText>1</w:instrText>
      </w:r>
      <w:r w:rsidRPr="002141B9">
        <w:rPr>
          <w:b/>
          <w:sz w:val="28"/>
          <w:lang w:val="en-US"/>
        </w:rPr>
        <w:fldChar w:fldCharType="separate"/>
      </w:r>
      <w:r w:rsidR="00CD4DF7" w:rsidRPr="00AF4BDA">
        <w:rPr>
          <w:b/>
          <w:sz w:val="28"/>
        </w:rPr>
        <w:t>Инженерно-бытовой корпус с людским КПП.</w:t>
      </w:r>
      <w:r w:rsidRPr="002141B9">
        <w:rPr>
          <w:b/>
          <w:sz w:val="28"/>
          <w:lang w:val="en-US"/>
        </w:rPr>
        <w:fldChar w:fldCharType="end"/>
      </w:r>
    </w:p>
    <w:p w:rsidR="00DE544F" w:rsidRPr="002141B9" w:rsidRDefault="00DE544F">
      <w:pPr>
        <w:ind w:left="680" w:right="567"/>
        <w:jc w:val="center"/>
        <w:rPr>
          <w:b/>
        </w:rPr>
      </w:pPr>
    </w:p>
    <w:p w:rsidR="00405664" w:rsidRDefault="00405664" w:rsidP="00405664">
      <w:pPr>
        <w:ind w:right="-1"/>
        <w:jc w:val="center"/>
        <w:rPr>
          <w:b/>
          <w:sz w:val="28"/>
        </w:rPr>
      </w:pPr>
      <w:r w:rsidRPr="002141B9">
        <w:rPr>
          <w:b/>
          <w:sz w:val="28"/>
          <w:lang w:val="en-US"/>
        </w:rPr>
        <w:fldChar w:fldCharType="begin"/>
      </w:r>
      <w:r w:rsidRPr="002141B9">
        <w:rPr>
          <w:b/>
          <w:sz w:val="28"/>
        </w:rPr>
        <w:instrText xml:space="preserve"> </w:instrText>
      </w:r>
      <w:r w:rsidRPr="002141B9">
        <w:rPr>
          <w:b/>
          <w:sz w:val="28"/>
          <w:lang w:val="en-US"/>
        </w:rPr>
        <w:instrText>DOCVARIABLE</w:instrText>
      </w:r>
      <w:r w:rsidRPr="002141B9">
        <w:rPr>
          <w:b/>
          <w:sz w:val="28"/>
        </w:rPr>
        <w:instrText xml:space="preserve"> </w:instrText>
      </w:r>
      <w:r w:rsidRPr="002141B9">
        <w:rPr>
          <w:b/>
          <w:sz w:val="28"/>
          <w:lang w:val="en-US"/>
        </w:rPr>
        <w:instrText>pr</w:instrText>
      </w:r>
      <w:r w:rsidRPr="002141B9">
        <w:rPr>
          <w:b/>
          <w:sz w:val="28"/>
        </w:rPr>
        <w:instrText>_</w:instrText>
      </w:r>
      <w:r w:rsidRPr="002141B9">
        <w:rPr>
          <w:b/>
          <w:sz w:val="28"/>
          <w:lang w:val="en-US"/>
        </w:rPr>
        <w:instrText>name</w:instrText>
      </w:r>
      <w:r w:rsidRPr="002141B9">
        <w:rPr>
          <w:b/>
          <w:sz w:val="28"/>
        </w:rPr>
        <w:instrText>1</w:instrText>
      </w:r>
      <w:r w:rsidRPr="002141B9">
        <w:rPr>
          <w:b/>
          <w:sz w:val="28"/>
          <w:lang w:val="en-US"/>
        </w:rPr>
        <w:fldChar w:fldCharType="separate"/>
      </w:r>
      <w:r w:rsidRPr="00634246">
        <w:rPr>
          <w:b/>
          <w:sz w:val="28"/>
        </w:rPr>
        <w:t>О</w:t>
      </w:r>
      <w:r>
        <w:rPr>
          <w:b/>
          <w:sz w:val="28"/>
        </w:rPr>
        <w:t>топление.</w:t>
      </w:r>
    </w:p>
    <w:p w:rsidR="00405664" w:rsidRPr="002141B9" w:rsidRDefault="00405664" w:rsidP="00405664">
      <w:pPr>
        <w:ind w:right="-1"/>
        <w:jc w:val="center"/>
        <w:rPr>
          <w:b/>
        </w:rPr>
      </w:pPr>
      <w:r w:rsidRPr="00772FDB">
        <w:rPr>
          <w:b/>
          <w:sz w:val="28"/>
        </w:rPr>
        <w:t>Спецификация оборудования,</w:t>
      </w:r>
      <w:r>
        <w:rPr>
          <w:b/>
          <w:sz w:val="28"/>
        </w:rPr>
        <w:t xml:space="preserve"> </w:t>
      </w:r>
      <w:r w:rsidRPr="00772FDB">
        <w:rPr>
          <w:b/>
          <w:sz w:val="28"/>
        </w:rPr>
        <w:t>изделий и материалов</w:t>
      </w:r>
      <w:r w:rsidRPr="002141B9">
        <w:rPr>
          <w:b/>
          <w:sz w:val="28"/>
          <w:lang w:val="en-US"/>
        </w:rPr>
        <w:fldChar w:fldCharType="end"/>
      </w:r>
    </w:p>
    <w:p w:rsidR="00405664" w:rsidRPr="002141B9" w:rsidRDefault="00405664" w:rsidP="00405664">
      <w:pPr>
        <w:ind w:left="680" w:right="567"/>
        <w:jc w:val="center"/>
        <w:rPr>
          <w:b/>
        </w:rPr>
      </w:pPr>
    </w:p>
    <w:p w:rsidR="00DE544F" w:rsidRPr="002141B9" w:rsidRDefault="00DE544F">
      <w:pPr>
        <w:ind w:left="680" w:right="567"/>
        <w:jc w:val="center"/>
        <w:rPr>
          <w:b/>
        </w:rPr>
      </w:pPr>
    </w:p>
    <w:p w:rsidR="00DE544F" w:rsidRPr="002141B9" w:rsidRDefault="00DE544F">
      <w:pPr>
        <w:tabs>
          <w:tab w:val="left" w:pos="10489"/>
        </w:tabs>
        <w:ind w:left="680" w:right="567"/>
        <w:jc w:val="center"/>
        <w:rPr>
          <w:b/>
        </w:rPr>
      </w:pPr>
    </w:p>
    <w:p w:rsidR="00DE544F" w:rsidRPr="002141B9" w:rsidRDefault="00DE544F">
      <w:pPr>
        <w:ind w:left="680" w:right="567"/>
        <w:jc w:val="center"/>
        <w:rPr>
          <w:b/>
          <w:bCs/>
        </w:rPr>
      </w:pPr>
    </w:p>
    <w:p w:rsidR="00DE544F" w:rsidRPr="002141B9" w:rsidRDefault="00DE544F">
      <w:pPr>
        <w:ind w:left="680" w:right="567"/>
        <w:jc w:val="center"/>
        <w:rPr>
          <w:b/>
          <w:bCs/>
        </w:rPr>
      </w:pPr>
    </w:p>
    <w:p w:rsidR="00DE544F" w:rsidRPr="002141B9" w:rsidRDefault="00DE544F">
      <w:pPr>
        <w:ind w:left="680" w:right="567"/>
        <w:jc w:val="center"/>
        <w:rPr>
          <w:b/>
          <w:bCs/>
        </w:rPr>
      </w:pPr>
    </w:p>
    <w:p w:rsidR="00DE544F" w:rsidRPr="002141B9" w:rsidRDefault="00DE544F">
      <w:pPr>
        <w:ind w:right="-1"/>
        <w:jc w:val="center"/>
        <w:rPr>
          <w:b/>
          <w:sz w:val="36"/>
        </w:rPr>
      </w:pPr>
      <w:r w:rsidRPr="002141B9">
        <w:rPr>
          <w:b/>
          <w:sz w:val="36"/>
        </w:rPr>
        <w:fldChar w:fldCharType="begin"/>
      </w:r>
      <w:r w:rsidRPr="002141B9">
        <w:rPr>
          <w:b/>
          <w:sz w:val="36"/>
        </w:rPr>
        <w:instrText xml:space="preserve"> DOCVARIABLE pr_kod1 \* MERGEFORMAT </w:instrText>
      </w:r>
      <w:r w:rsidRPr="002141B9">
        <w:rPr>
          <w:b/>
          <w:sz w:val="36"/>
        </w:rPr>
        <w:fldChar w:fldCharType="separate"/>
      </w:r>
      <w:r w:rsidR="00CD4DF7">
        <w:rPr>
          <w:b/>
          <w:sz w:val="36"/>
        </w:rPr>
        <w:t>R4.WZ73.3017.014.01.00.001</w:t>
      </w:r>
      <w:r w:rsidRPr="002141B9">
        <w:rPr>
          <w:b/>
          <w:sz w:val="36"/>
        </w:rPr>
        <w:fldChar w:fldCharType="end"/>
      </w:r>
    </w:p>
    <w:p w:rsidR="00DE544F" w:rsidRPr="002141B9" w:rsidRDefault="00DE544F">
      <w:pPr>
        <w:ind w:right="-1"/>
        <w:jc w:val="center"/>
        <w:rPr>
          <w:b/>
          <w:bCs/>
          <w:sz w:val="36"/>
        </w:rPr>
      </w:pPr>
      <w:r w:rsidRPr="002141B9">
        <w:rPr>
          <w:b/>
          <w:sz w:val="36"/>
        </w:rPr>
        <w:fldChar w:fldCharType="begin"/>
      </w:r>
      <w:r w:rsidRPr="002141B9">
        <w:rPr>
          <w:b/>
          <w:sz w:val="36"/>
        </w:rPr>
        <w:instrText xml:space="preserve"> DOCVARIABLE pr_tmp_kod$</w:instrText>
      </w:r>
      <w:r w:rsidRPr="002141B9">
        <w:rPr>
          <w:b/>
          <w:sz w:val="36"/>
        </w:rPr>
        <w:fldChar w:fldCharType="separate"/>
      </w:r>
      <w:r w:rsidR="00CD4DF7">
        <w:rPr>
          <w:b/>
          <w:sz w:val="36"/>
        </w:rPr>
        <w:t xml:space="preserve">ОВ.C0           </w:t>
      </w:r>
      <w:r w:rsidRPr="002141B9">
        <w:rPr>
          <w:b/>
          <w:sz w:val="36"/>
        </w:rPr>
        <w:fldChar w:fldCharType="end"/>
      </w:r>
      <w:r w:rsidRPr="002141B9">
        <w:rPr>
          <w:b/>
          <w:bCs/>
          <w:sz w:val="36"/>
          <w:lang w:val="en-US"/>
        </w:rPr>
        <w:fldChar w:fldCharType="begin"/>
      </w:r>
      <w:r w:rsidRPr="002141B9">
        <w:rPr>
          <w:b/>
          <w:bCs/>
          <w:sz w:val="36"/>
        </w:rPr>
        <w:instrText xml:space="preserve"> </w:instrText>
      </w:r>
      <w:r w:rsidRPr="002141B9">
        <w:rPr>
          <w:b/>
          <w:bCs/>
          <w:sz w:val="36"/>
          <w:lang w:val="en-US"/>
        </w:rPr>
        <w:instrText>DOCVARIABLE</w:instrText>
      </w:r>
      <w:r w:rsidRPr="002141B9">
        <w:rPr>
          <w:b/>
          <w:bCs/>
          <w:sz w:val="36"/>
        </w:rPr>
        <w:instrText xml:space="preserve"> </w:instrText>
      </w:r>
      <w:r w:rsidRPr="002141B9">
        <w:rPr>
          <w:b/>
          <w:bCs/>
          <w:sz w:val="36"/>
          <w:lang w:val="en-US"/>
        </w:rPr>
        <w:instrText>pr</w:instrText>
      </w:r>
      <w:r w:rsidRPr="002141B9">
        <w:rPr>
          <w:b/>
          <w:bCs/>
          <w:sz w:val="36"/>
        </w:rPr>
        <w:instrText>_</w:instrText>
      </w:r>
      <w:r w:rsidRPr="002141B9">
        <w:rPr>
          <w:b/>
          <w:bCs/>
          <w:sz w:val="36"/>
          <w:lang w:val="en-US"/>
        </w:rPr>
        <w:instrText>num</w:instrText>
      </w:r>
      <w:r w:rsidRPr="002141B9">
        <w:rPr>
          <w:b/>
          <w:bCs/>
          <w:sz w:val="36"/>
        </w:rPr>
        <w:instrText>_</w:instrText>
      </w:r>
      <w:r w:rsidRPr="002141B9">
        <w:rPr>
          <w:b/>
          <w:bCs/>
          <w:sz w:val="36"/>
          <w:lang w:val="en-US"/>
        </w:rPr>
        <w:instrText>inv</w:instrText>
      </w:r>
      <w:r w:rsidRPr="002141B9">
        <w:rPr>
          <w:b/>
          <w:bCs/>
          <w:sz w:val="36"/>
        </w:rPr>
        <w:instrText>_</w:instrText>
      </w:r>
      <w:r w:rsidRPr="002141B9">
        <w:rPr>
          <w:b/>
          <w:bCs/>
          <w:sz w:val="36"/>
          <w:lang w:val="en-US"/>
        </w:rPr>
        <w:instrText>old</w:instrText>
      </w:r>
      <w:r w:rsidRPr="002141B9">
        <w:rPr>
          <w:b/>
          <w:bCs/>
          <w:sz w:val="36"/>
        </w:rPr>
        <w:instrText xml:space="preserve">$ \* </w:instrText>
      </w:r>
      <w:r w:rsidRPr="002141B9">
        <w:rPr>
          <w:b/>
          <w:bCs/>
          <w:sz w:val="36"/>
          <w:lang w:val="en-US"/>
        </w:rPr>
        <w:instrText>MERGEFORMAT</w:instrText>
      </w:r>
      <w:r w:rsidRPr="002141B9">
        <w:rPr>
          <w:b/>
          <w:bCs/>
          <w:sz w:val="36"/>
        </w:rPr>
        <w:instrText xml:space="preserve"> </w:instrText>
      </w:r>
      <w:r w:rsidRPr="002141B9">
        <w:rPr>
          <w:b/>
          <w:bCs/>
          <w:sz w:val="36"/>
          <w:lang w:val="en-US"/>
        </w:rPr>
        <w:fldChar w:fldCharType="separate"/>
      </w:r>
      <w:r w:rsidR="00CD4DF7">
        <w:rPr>
          <w:b/>
          <w:bCs/>
          <w:sz w:val="36"/>
          <w:lang w:val="en-US"/>
        </w:rPr>
        <w:t>R</w:t>
      </w:r>
      <w:r w:rsidR="00CD4DF7" w:rsidRPr="00AF4BDA">
        <w:rPr>
          <w:b/>
          <w:bCs/>
          <w:sz w:val="36"/>
        </w:rPr>
        <w:t>4.03263.2.0.14</w:t>
      </w:r>
      <w:r w:rsidRPr="002141B9">
        <w:rPr>
          <w:b/>
          <w:bCs/>
          <w:sz w:val="36"/>
          <w:lang w:val="en-US"/>
        </w:rPr>
        <w:fldChar w:fldCharType="end"/>
      </w:r>
    </w:p>
    <w:p w:rsidR="00DE544F" w:rsidRPr="002141B9" w:rsidRDefault="00DE544F">
      <w:pPr>
        <w:ind w:left="680" w:right="567"/>
        <w:jc w:val="center"/>
        <w:rPr>
          <w:b/>
          <w:sz w:val="20"/>
        </w:rPr>
      </w:pPr>
    </w:p>
    <w:p w:rsidR="00DE544F" w:rsidRDefault="00DE544F">
      <w:pPr>
        <w:ind w:left="680" w:right="567"/>
        <w:jc w:val="center"/>
        <w:rPr>
          <w:color w:val="FFFFFF"/>
          <w:sz w:val="20"/>
        </w:rPr>
      </w:pPr>
    </w:p>
    <w:p w:rsidR="00DE544F" w:rsidRDefault="00DE544F">
      <w:pPr>
        <w:ind w:left="680" w:right="567"/>
        <w:jc w:val="center"/>
        <w:rPr>
          <w:color w:val="FFFFFF"/>
          <w:sz w:val="20"/>
        </w:rPr>
      </w:pPr>
    </w:p>
    <w:p w:rsidR="00DE544F" w:rsidRDefault="00DE544F">
      <w:pPr>
        <w:ind w:left="680" w:right="567"/>
        <w:jc w:val="center"/>
        <w:rPr>
          <w:color w:val="FFFFFF"/>
          <w:sz w:val="20"/>
        </w:rPr>
      </w:pPr>
    </w:p>
    <w:p w:rsidR="00DE544F" w:rsidRDefault="00DE544F">
      <w:pPr>
        <w:ind w:left="680" w:right="567"/>
        <w:jc w:val="center"/>
        <w:rPr>
          <w:color w:val="FFFFFF"/>
          <w:sz w:val="20"/>
        </w:rPr>
      </w:pPr>
    </w:p>
    <w:p w:rsidR="00DE544F" w:rsidRDefault="00DE544F">
      <w:pPr>
        <w:ind w:left="680" w:right="567"/>
        <w:jc w:val="center"/>
        <w:rPr>
          <w:color w:val="FFFFFF"/>
          <w:sz w:val="20"/>
        </w:rPr>
      </w:pPr>
    </w:p>
    <w:p w:rsidR="00DE544F" w:rsidRDefault="00DE544F">
      <w:pPr>
        <w:ind w:left="680" w:right="567"/>
        <w:jc w:val="center"/>
        <w:rPr>
          <w:color w:val="FFFFFF"/>
          <w:sz w:val="20"/>
        </w:rPr>
      </w:pPr>
    </w:p>
    <w:p w:rsidR="00DE544F" w:rsidRDefault="00DE544F">
      <w:pPr>
        <w:ind w:left="680" w:right="567"/>
        <w:jc w:val="center"/>
        <w:rPr>
          <w:color w:val="FFFFFF"/>
          <w:sz w:val="20"/>
        </w:rPr>
      </w:pPr>
    </w:p>
    <w:p w:rsidR="00DE544F" w:rsidRDefault="00DE544F">
      <w:pPr>
        <w:ind w:left="680" w:right="567"/>
        <w:jc w:val="center"/>
        <w:rPr>
          <w:color w:val="FFFFFF"/>
          <w:sz w:val="20"/>
        </w:rPr>
      </w:pPr>
    </w:p>
    <w:p w:rsidR="00DE544F" w:rsidRDefault="00DE544F">
      <w:pPr>
        <w:ind w:left="680" w:right="567" w:firstLine="454"/>
        <w:rPr>
          <w:bCs/>
          <w:sz w:val="20"/>
        </w:rPr>
      </w:pPr>
    </w:p>
    <w:p w:rsidR="00DE544F" w:rsidRDefault="00DE544F">
      <w:pPr>
        <w:ind w:left="680" w:right="567" w:firstLine="454"/>
        <w:rPr>
          <w:bCs/>
          <w:sz w:val="20"/>
        </w:rPr>
      </w:pPr>
    </w:p>
    <w:p w:rsidR="00DE544F" w:rsidRDefault="00DE544F">
      <w:pPr>
        <w:ind w:left="680" w:right="567" w:firstLine="454"/>
        <w:rPr>
          <w:bCs/>
          <w:sz w:val="20"/>
        </w:rPr>
      </w:pPr>
    </w:p>
    <w:p w:rsidR="00DE544F" w:rsidRDefault="00DE544F">
      <w:pPr>
        <w:ind w:left="680" w:right="567" w:firstLine="454"/>
        <w:rPr>
          <w:bCs/>
          <w:sz w:val="20"/>
        </w:rPr>
      </w:pPr>
    </w:p>
    <w:p w:rsidR="00DE544F" w:rsidRDefault="00DE544F">
      <w:pPr>
        <w:ind w:left="680" w:right="567" w:firstLine="454"/>
        <w:rPr>
          <w:bCs/>
          <w:sz w:val="20"/>
        </w:rPr>
      </w:pPr>
    </w:p>
    <w:p w:rsidR="00DE544F" w:rsidRDefault="00DE544F">
      <w:pPr>
        <w:ind w:left="680" w:right="567" w:firstLine="454"/>
        <w:rPr>
          <w:bCs/>
          <w:sz w:val="20"/>
        </w:rPr>
      </w:pPr>
    </w:p>
    <w:p w:rsidR="00DE544F" w:rsidRDefault="00DE544F">
      <w:pPr>
        <w:ind w:left="680" w:right="567" w:firstLine="454"/>
        <w:rPr>
          <w:bCs/>
          <w:sz w:val="20"/>
        </w:rPr>
      </w:pPr>
    </w:p>
    <w:p w:rsidR="00DE544F" w:rsidRDefault="00DE544F">
      <w:pPr>
        <w:ind w:left="680" w:right="567" w:firstLine="454"/>
        <w:rPr>
          <w:b/>
          <w:bCs/>
          <w:sz w:val="20"/>
        </w:rPr>
      </w:pPr>
    </w:p>
    <w:p w:rsidR="00DE544F" w:rsidRDefault="00DE544F">
      <w:pPr>
        <w:ind w:left="680" w:right="567" w:firstLine="454"/>
        <w:rPr>
          <w:b/>
          <w:bCs/>
        </w:rPr>
      </w:pPr>
    </w:p>
    <w:p w:rsidR="00DE544F" w:rsidRDefault="00DE544F">
      <w:pPr>
        <w:ind w:left="680" w:right="567" w:firstLine="454"/>
        <w:rPr>
          <w:b/>
          <w:bCs/>
        </w:rPr>
      </w:pPr>
    </w:p>
    <w:p w:rsidR="00DE544F" w:rsidRDefault="00DE544F">
      <w:pPr>
        <w:ind w:left="680" w:right="567" w:firstLine="454"/>
        <w:rPr>
          <w:b/>
          <w:bCs/>
        </w:rPr>
      </w:pPr>
    </w:p>
    <w:p w:rsidR="00DE544F" w:rsidRDefault="00DE544F">
      <w:pPr>
        <w:ind w:left="680" w:right="567" w:firstLine="454"/>
        <w:rPr>
          <w:b/>
          <w:bCs/>
        </w:rPr>
      </w:pPr>
      <w:r>
        <w:rPr>
          <w:b/>
          <w:bCs/>
        </w:rPr>
        <w:t>Главный инженер проекта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997B0C">
        <w:rPr>
          <w:b/>
          <w:bCs/>
        </w:rPr>
        <w:t>Д.Г.Мищенко</w:t>
      </w:r>
    </w:p>
    <w:p w:rsidR="00DE544F" w:rsidRDefault="00DE544F">
      <w:pPr>
        <w:spacing w:before="120"/>
        <w:ind w:right="567"/>
        <w:rPr>
          <w:b/>
          <w:bCs/>
        </w:rPr>
      </w:pPr>
    </w:p>
    <w:p w:rsidR="00DE544F" w:rsidRDefault="00DE544F">
      <w:pPr>
        <w:spacing w:before="120"/>
        <w:ind w:right="567"/>
        <w:rPr>
          <w:b/>
          <w:bCs/>
        </w:rPr>
      </w:pPr>
    </w:p>
    <w:p w:rsidR="00DE544F" w:rsidRPr="00AF4BDA" w:rsidRDefault="00DE544F">
      <w:pPr>
        <w:ind w:left="680" w:right="-1"/>
        <w:jc w:val="center"/>
        <w:rPr>
          <w:b/>
          <w:bCs/>
          <w:spacing w:val="4"/>
        </w:rPr>
      </w:pPr>
      <w:r>
        <w:rPr>
          <w:b/>
          <w:bCs/>
          <w:spacing w:val="4"/>
          <w:lang w:val="en-US"/>
        </w:rPr>
        <w:fldChar w:fldCharType="begin"/>
      </w:r>
      <w:r w:rsidRPr="00AF4BDA">
        <w:rPr>
          <w:b/>
          <w:bCs/>
          <w:spacing w:val="4"/>
        </w:rPr>
        <w:instrText xml:space="preserve"> </w:instrText>
      </w:r>
      <w:r>
        <w:rPr>
          <w:b/>
          <w:bCs/>
          <w:spacing w:val="4"/>
          <w:lang w:val="en-US"/>
        </w:rPr>
        <w:instrText>DOCVARIABLE</w:instrText>
      </w:r>
      <w:r w:rsidRPr="00AF4BDA">
        <w:rPr>
          <w:b/>
          <w:bCs/>
          <w:spacing w:val="4"/>
        </w:rPr>
        <w:instrText xml:space="preserve"> </w:instrText>
      </w:r>
      <w:r>
        <w:rPr>
          <w:b/>
          <w:bCs/>
          <w:spacing w:val="4"/>
          <w:lang w:val="en-US"/>
        </w:rPr>
        <w:instrText>god</w:instrText>
      </w:r>
      <w:r w:rsidRPr="00AF4BDA">
        <w:rPr>
          <w:b/>
          <w:bCs/>
          <w:spacing w:val="4"/>
        </w:rPr>
        <w:instrText xml:space="preserve">$ \* </w:instrText>
      </w:r>
      <w:r>
        <w:rPr>
          <w:b/>
          <w:bCs/>
          <w:spacing w:val="4"/>
          <w:lang w:val="en-US"/>
        </w:rPr>
        <w:instrText>MERGEFORMAT</w:instrText>
      </w:r>
      <w:r w:rsidRPr="00AF4BDA">
        <w:rPr>
          <w:b/>
          <w:bCs/>
          <w:spacing w:val="4"/>
        </w:rPr>
        <w:instrText xml:space="preserve"> </w:instrText>
      </w:r>
      <w:r>
        <w:rPr>
          <w:b/>
          <w:bCs/>
          <w:spacing w:val="4"/>
          <w:lang w:val="en-US"/>
        </w:rPr>
        <w:fldChar w:fldCharType="separate"/>
      </w:r>
      <w:r w:rsidR="00CD4DF7" w:rsidRPr="00AF4BDA">
        <w:rPr>
          <w:b/>
          <w:bCs/>
          <w:spacing w:val="4"/>
        </w:rPr>
        <w:t>2014</w:t>
      </w:r>
      <w:r>
        <w:rPr>
          <w:b/>
          <w:bCs/>
          <w:spacing w:val="4"/>
          <w:lang w:val="en-US"/>
        </w:rPr>
        <w:fldChar w:fldCharType="end"/>
      </w:r>
    </w:p>
    <w:p w:rsidR="00DE544F" w:rsidRDefault="00DE544F">
      <w:pPr>
        <w:ind w:left="680" w:right="567"/>
        <w:jc w:val="center"/>
        <w:rPr>
          <w:b/>
          <w:bCs/>
          <w:spacing w:val="4"/>
          <w:sz w:val="28"/>
        </w:rPr>
        <w:sectPr w:rsidR="00DE544F">
          <w:headerReference w:type="default" r:id="rId9"/>
          <w:footerReference w:type="default" r:id="rId10"/>
          <w:pgSz w:w="11907" w:h="16840"/>
          <w:pgMar w:top="284" w:right="284" w:bottom="709" w:left="1134" w:header="720" w:footer="567" w:gutter="0"/>
          <w:pgNumType w:start="2"/>
          <w:cols w:space="720"/>
        </w:sectPr>
      </w:pPr>
    </w:p>
    <w:p w:rsidR="00DE544F" w:rsidRDefault="00DE544F">
      <w:pPr>
        <w:ind w:left="680" w:right="567"/>
        <w:jc w:val="center"/>
        <w:rPr>
          <w:b/>
          <w:bCs/>
          <w:spacing w:val="4"/>
          <w:sz w:val="28"/>
        </w:rPr>
      </w:pPr>
      <w:r>
        <w:rPr>
          <w:b/>
          <w:bCs/>
          <w:spacing w:val="4"/>
          <w:sz w:val="28"/>
        </w:rPr>
        <w:lastRenderedPageBreak/>
        <w:t>АКЦИОНЕРНОЕ ОБЩЕСТВО</w:t>
      </w:r>
    </w:p>
    <w:p w:rsidR="00DE544F" w:rsidRDefault="00DE544F">
      <w:pPr>
        <w:ind w:left="680" w:right="567"/>
        <w:jc w:val="center"/>
        <w:rPr>
          <w:b/>
          <w:bCs/>
          <w:spacing w:val="1"/>
          <w:sz w:val="28"/>
        </w:rPr>
      </w:pPr>
      <w:r>
        <w:rPr>
          <w:b/>
          <w:bCs/>
          <w:spacing w:val="4"/>
          <w:sz w:val="28"/>
        </w:rPr>
        <w:t>НИЖЕГОРОДСКАЯ ИНЖИНИРИНГОВАЯ КОМПАНИЯ</w:t>
      </w:r>
    </w:p>
    <w:p w:rsidR="00DE544F" w:rsidRDefault="00DE544F">
      <w:pPr>
        <w:ind w:left="680" w:right="567"/>
        <w:jc w:val="center"/>
        <w:rPr>
          <w:b/>
          <w:bCs/>
          <w:sz w:val="28"/>
        </w:rPr>
      </w:pPr>
      <w:r>
        <w:rPr>
          <w:b/>
          <w:bCs/>
          <w:sz w:val="28"/>
        </w:rPr>
        <w:t>«АТОМЭНЕРГОПРОЕКТ»</w:t>
      </w:r>
    </w:p>
    <w:p w:rsidR="00DE544F" w:rsidRDefault="001E03E2">
      <w:pPr>
        <w:ind w:left="680" w:right="567"/>
        <w:jc w:val="center"/>
        <w:rPr>
          <w:b/>
          <w:bCs/>
          <w:sz w:val="28"/>
          <w:lang w:val="en-US"/>
        </w:rPr>
      </w:pPr>
      <w:r>
        <w:rPr>
          <w:b/>
          <w:bCs/>
          <w:sz w:val="28"/>
        </w:rPr>
        <w:t>(</w:t>
      </w:r>
      <w:r w:rsidR="00DE544F">
        <w:rPr>
          <w:b/>
          <w:bCs/>
          <w:sz w:val="28"/>
        </w:rPr>
        <w:t>АО  «НИАЭП»)</w:t>
      </w:r>
    </w:p>
    <w:tbl>
      <w:tblPr>
        <w:tblW w:w="0" w:type="auto"/>
        <w:tblInd w:w="817" w:type="dxa"/>
        <w:tblLook w:val="0000" w:firstRow="0" w:lastRow="0" w:firstColumn="0" w:lastColumn="0" w:noHBand="0" w:noVBand="0"/>
      </w:tblPr>
      <w:tblGrid>
        <w:gridCol w:w="2901"/>
        <w:gridCol w:w="2977"/>
        <w:gridCol w:w="2899"/>
      </w:tblGrid>
      <w:tr w:rsidR="00DE544F">
        <w:trPr>
          <w:trHeight w:hRule="exact" w:val="227"/>
        </w:trPr>
        <w:tc>
          <w:tcPr>
            <w:tcW w:w="2901" w:type="dxa"/>
          </w:tcPr>
          <w:p w:rsidR="00DE544F" w:rsidRDefault="00DE544F">
            <w:pPr>
              <w:ind w:right="567"/>
              <w:jc w:val="center"/>
              <w:rPr>
                <w:snapToGrid w:val="0"/>
                <w:sz w:val="16"/>
              </w:rPr>
            </w:pPr>
          </w:p>
        </w:tc>
        <w:tc>
          <w:tcPr>
            <w:tcW w:w="2977" w:type="dxa"/>
          </w:tcPr>
          <w:p w:rsidR="00DE544F" w:rsidRDefault="00DE544F">
            <w:pPr>
              <w:ind w:right="567"/>
              <w:jc w:val="center"/>
              <w:rPr>
                <w:snapToGrid w:val="0"/>
                <w:sz w:val="16"/>
              </w:rPr>
            </w:pPr>
          </w:p>
        </w:tc>
        <w:tc>
          <w:tcPr>
            <w:tcW w:w="2899" w:type="dxa"/>
          </w:tcPr>
          <w:p w:rsidR="00DE544F" w:rsidRDefault="00DE544F">
            <w:pPr>
              <w:ind w:right="567"/>
              <w:jc w:val="center"/>
              <w:rPr>
                <w:snapToGrid w:val="0"/>
                <w:sz w:val="16"/>
              </w:rPr>
            </w:pPr>
          </w:p>
        </w:tc>
      </w:tr>
      <w:tr w:rsidR="00DE544F">
        <w:trPr>
          <w:trHeight w:hRule="exact" w:val="765"/>
        </w:trPr>
        <w:tc>
          <w:tcPr>
            <w:tcW w:w="2901" w:type="dxa"/>
          </w:tcPr>
          <w:p w:rsidR="00DE544F" w:rsidRDefault="00DE544F">
            <w:pPr>
              <w:ind w:right="567"/>
              <w:jc w:val="center"/>
              <w:rPr>
                <w:snapToGrid w:val="0"/>
              </w:rPr>
            </w:pPr>
          </w:p>
        </w:tc>
        <w:tc>
          <w:tcPr>
            <w:tcW w:w="2977" w:type="dxa"/>
          </w:tcPr>
          <w:p w:rsidR="00DE544F" w:rsidRDefault="00DE544F">
            <w:pPr>
              <w:ind w:right="567"/>
              <w:jc w:val="center"/>
              <w:rPr>
                <w:snapToGrid w:val="0"/>
              </w:rPr>
            </w:pPr>
          </w:p>
        </w:tc>
        <w:tc>
          <w:tcPr>
            <w:tcW w:w="2899" w:type="dxa"/>
          </w:tcPr>
          <w:p w:rsidR="00DE544F" w:rsidRDefault="00DE544F">
            <w:pPr>
              <w:ind w:right="567"/>
              <w:jc w:val="center"/>
              <w:rPr>
                <w:snapToGrid w:val="0"/>
              </w:rPr>
            </w:pPr>
          </w:p>
        </w:tc>
      </w:tr>
      <w:tr w:rsidR="00DE544F">
        <w:trPr>
          <w:trHeight w:hRule="exact" w:val="737"/>
        </w:trPr>
        <w:tc>
          <w:tcPr>
            <w:tcW w:w="2901" w:type="dxa"/>
          </w:tcPr>
          <w:p w:rsidR="00DE544F" w:rsidRDefault="00DE544F">
            <w:pPr>
              <w:ind w:right="567"/>
              <w:jc w:val="center"/>
              <w:rPr>
                <w:snapToGrid w:val="0"/>
              </w:rPr>
            </w:pPr>
          </w:p>
        </w:tc>
        <w:tc>
          <w:tcPr>
            <w:tcW w:w="2977" w:type="dxa"/>
          </w:tcPr>
          <w:p w:rsidR="00DE544F" w:rsidRDefault="00CD4DF7">
            <w:pPr>
              <w:ind w:right="567"/>
              <w:jc w:val="center"/>
              <w:rPr>
                <w:snapToGrid w:val="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216" behindDoc="0" locked="1" layoutInCell="1" allowOverlap="1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-505460</wp:posOffset>
                      </wp:positionV>
                      <wp:extent cx="482600" cy="361315"/>
                      <wp:effectExtent l="0" t="0" r="0" b="0"/>
                      <wp:wrapNone/>
                      <wp:docPr id="291" name="Group 2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482600" cy="361315"/>
                                <a:chOff x="1708" y="956"/>
                                <a:chExt cx="961" cy="720"/>
                              </a:xfrm>
                            </wpg:grpSpPr>
                            <wps:wsp>
                              <wps:cNvPr id="292" name="Freeform 244"/>
                              <wps:cNvSpPr>
                                <a:spLocks noChangeAspect="1" noEditPoints="1"/>
                              </wps:cNvSpPr>
                              <wps:spPr bwMode="auto">
                                <a:xfrm>
                                  <a:off x="1708" y="956"/>
                                  <a:ext cx="961" cy="720"/>
                                </a:xfrm>
                                <a:custGeom>
                                  <a:avLst/>
                                  <a:gdLst>
                                    <a:gd name="T0" fmla="*/ 637 w 961"/>
                                    <a:gd name="T1" fmla="*/ 719 h 720"/>
                                    <a:gd name="T2" fmla="*/ 894 w 961"/>
                                    <a:gd name="T3" fmla="*/ 613 h 720"/>
                                    <a:gd name="T4" fmla="*/ 487 w 961"/>
                                    <a:gd name="T5" fmla="*/ 483 h 720"/>
                                    <a:gd name="T6" fmla="*/ 510 w 961"/>
                                    <a:gd name="T7" fmla="*/ 484 h 720"/>
                                    <a:gd name="T8" fmla="*/ 531 w 961"/>
                                    <a:gd name="T9" fmla="*/ 491 h 720"/>
                                    <a:gd name="T10" fmla="*/ 550 w 961"/>
                                    <a:gd name="T11" fmla="*/ 499 h 720"/>
                                    <a:gd name="T12" fmla="*/ 568 w 961"/>
                                    <a:gd name="T13" fmla="*/ 512 h 720"/>
                                    <a:gd name="T14" fmla="*/ 582 w 961"/>
                                    <a:gd name="T15" fmla="*/ 527 h 720"/>
                                    <a:gd name="T16" fmla="*/ 594 w 961"/>
                                    <a:gd name="T17" fmla="*/ 545 h 720"/>
                                    <a:gd name="T18" fmla="*/ 602 w 961"/>
                                    <a:gd name="T19" fmla="*/ 564 h 720"/>
                                    <a:gd name="T20" fmla="*/ 606 w 961"/>
                                    <a:gd name="T21" fmla="*/ 584 h 720"/>
                                    <a:gd name="T22" fmla="*/ 370 w 961"/>
                                    <a:gd name="T23" fmla="*/ 575 h 720"/>
                                    <a:gd name="T24" fmla="*/ 377 w 961"/>
                                    <a:gd name="T25" fmla="*/ 554 h 720"/>
                                    <a:gd name="T26" fmla="*/ 386 w 961"/>
                                    <a:gd name="T27" fmla="*/ 536 h 720"/>
                                    <a:gd name="T28" fmla="*/ 400 w 961"/>
                                    <a:gd name="T29" fmla="*/ 520 h 720"/>
                                    <a:gd name="T30" fmla="*/ 415 w 961"/>
                                    <a:gd name="T31" fmla="*/ 506 h 720"/>
                                    <a:gd name="T32" fmla="*/ 434 w 961"/>
                                    <a:gd name="T33" fmla="*/ 495 h 720"/>
                                    <a:gd name="T34" fmla="*/ 454 w 961"/>
                                    <a:gd name="T35" fmla="*/ 487 h 720"/>
                                    <a:gd name="T36" fmla="*/ 476 w 961"/>
                                    <a:gd name="T37" fmla="*/ 483 h 720"/>
                                    <a:gd name="T38" fmla="*/ 606 w 961"/>
                                    <a:gd name="T39" fmla="*/ 614 h 720"/>
                                    <a:gd name="T40" fmla="*/ 601 w 961"/>
                                    <a:gd name="T41" fmla="*/ 635 h 720"/>
                                    <a:gd name="T42" fmla="*/ 593 w 961"/>
                                    <a:gd name="T43" fmla="*/ 654 h 720"/>
                                    <a:gd name="T44" fmla="*/ 580 w 961"/>
                                    <a:gd name="T45" fmla="*/ 671 h 720"/>
                                    <a:gd name="T46" fmla="*/ 566 w 961"/>
                                    <a:gd name="T47" fmla="*/ 686 h 720"/>
                                    <a:gd name="T48" fmla="*/ 550 w 961"/>
                                    <a:gd name="T49" fmla="*/ 698 h 720"/>
                                    <a:gd name="T50" fmla="*/ 531 w 961"/>
                                    <a:gd name="T51" fmla="*/ 706 h 720"/>
                                    <a:gd name="T52" fmla="*/ 510 w 961"/>
                                    <a:gd name="T53" fmla="*/ 713 h 720"/>
                                    <a:gd name="T54" fmla="*/ 487 w 961"/>
                                    <a:gd name="T55" fmla="*/ 715 h 720"/>
                                    <a:gd name="T56" fmla="*/ 465 w 961"/>
                                    <a:gd name="T57" fmla="*/ 713 h 720"/>
                                    <a:gd name="T58" fmla="*/ 444 w 961"/>
                                    <a:gd name="T59" fmla="*/ 706 h 720"/>
                                    <a:gd name="T60" fmla="*/ 425 w 961"/>
                                    <a:gd name="T61" fmla="*/ 698 h 720"/>
                                    <a:gd name="T62" fmla="*/ 408 w 961"/>
                                    <a:gd name="T63" fmla="*/ 686 h 720"/>
                                    <a:gd name="T64" fmla="*/ 395 w 961"/>
                                    <a:gd name="T65" fmla="*/ 671 h 720"/>
                                    <a:gd name="T66" fmla="*/ 382 w 961"/>
                                    <a:gd name="T67" fmla="*/ 654 h 720"/>
                                    <a:gd name="T68" fmla="*/ 374 w 961"/>
                                    <a:gd name="T69" fmla="*/ 635 h 720"/>
                                    <a:gd name="T70" fmla="*/ 368 w 961"/>
                                    <a:gd name="T71" fmla="*/ 614 h 720"/>
                                    <a:gd name="T72" fmla="*/ 0 w 961"/>
                                    <a:gd name="T73" fmla="*/ 719 h 720"/>
                                    <a:gd name="T74" fmla="*/ 323 w 961"/>
                                    <a:gd name="T75" fmla="*/ 614 h 720"/>
                                    <a:gd name="T76" fmla="*/ 0 w 961"/>
                                    <a:gd name="T77" fmla="*/ 719 h 720"/>
                                    <a:gd name="T78" fmla="*/ 632 w 961"/>
                                    <a:gd name="T79" fmla="*/ 454 h 720"/>
                                    <a:gd name="T80" fmla="*/ 623 w 961"/>
                                    <a:gd name="T81" fmla="*/ 429 h 720"/>
                                    <a:gd name="T82" fmla="*/ 609 w 961"/>
                                    <a:gd name="T83" fmla="*/ 407 h 720"/>
                                    <a:gd name="T84" fmla="*/ 591 w 961"/>
                                    <a:gd name="T85" fmla="*/ 387 h 720"/>
                                    <a:gd name="T86" fmla="*/ 572 w 961"/>
                                    <a:gd name="T87" fmla="*/ 370 h 720"/>
                                    <a:gd name="T88" fmla="*/ 549 w 961"/>
                                    <a:gd name="T89" fmla="*/ 357 h 720"/>
                                    <a:gd name="T90" fmla="*/ 522 w 961"/>
                                    <a:gd name="T91" fmla="*/ 348 h 720"/>
                                    <a:gd name="T92" fmla="*/ 496 w 961"/>
                                    <a:gd name="T93" fmla="*/ 343 h 720"/>
                                    <a:gd name="T94" fmla="*/ 467 w 961"/>
                                    <a:gd name="T95" fmla="*/ 343 h 720"/>
                                    <a:gd name="T96" fmla="*/ 441 w 961"/>
                                    <a:gd name="T97" fmla="*/ 348 h 720"/>
                                    <a:gd name="T98" fmla="*/ 415 w 961"/>
                                    <a:gd name="T99" fmla="*/ 357 h 720"/>
                                    <a:gd name="T100" fmla="*/ 393 w 961"/>
                                    <a:gd name="T101" fmla="*/ 370 h 720"/>
                                    <a:gd name="T102" fmla="*/ 373 w 961"/>
                                    <a:gd name="T103" fmla="*/ 387 h 720"/>
                                    <a:gd name="T104" fmla="*/ 355 w 961"/>
                                    <a:gd name="T105" fmla="*/ 407 h 720"/>
                                    <a:gd name="T106" fmla="*/ 341 w 961"/>
                                    <a:gd name="T107" fmla="*/ 429 h 720"/>
                                    <a:gd name="T108" fmla="*/ 331 w 961"/>
                                    <a:gd name="T109" fmla="*/ 454 h 720"/>
                                    <a:gd name="T110" fmla="*/ 327 w 961"/>
                                    <a:gd name="T111" fmla="*/ 586 h 720"/>
                                    <a:gd name="T112" fmla="*/ 484 w 961"/>
                                    <a:gd name="T113" fmla="*/ 0 h 720"/>
                                    <a:gd name="T114" fmla="*/ 638 w 961"/>
                                    <a:gd name="T115" fmla="*/ 583 h 7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961" h="720">
                                      <a:moveTo>
                                        <a:pt x="637" y="614"/>
                                      </a:moveTo>
                                      <a:lnTo>
                                        <a:pt x="637" y="719"/>
                                      </a:lnTo>
                                      <a:lnTo>
                                        <a:pt x="961" y="719"/>
                                      </a:lnTo>
                                      <a:lnTo>
                                        <a:pt x="894" y="613"/>
                                      </a:lnTo>
                                      <a:lnTo>
                                        <a:pt x="637" y="614"/>
                                      </a:lnTo>
                                      <a:close/>
                                      <a:moveTo>
                                        <a:pt x="487" y="483"/>
                                      </a:moveTo>
                                      <a:lnTo>
                                        <a:pt x="499" y="483"/>
                                      </a:lnTo>
                                      <a:lnTo>
                                        <a:pt x="510" y="484"/>
                                      </a:lnTo>
                                      <a:lnTo>
                                        <a:pt x="521" y="487"/>
                                      </a:lnTo>
                                      <a:lnTo>
                                        <a:pt x="531" y="491"/>
                                      </a:lnTo>
                                      <a:lnTo>
                                        <a:pt x="540" y="495"/>
                                      </a:lnTo>
                                      <a:lnTo>
                                        <a:pt x="550" y="499"/>
                                      </a:lnTo>
                                      <a:lnTo>
                                        <a:pt x="560" y="506"/>
                                      </a:lnTo>
                                      <a:lnTo>
                                        <a:pt x="568" y="512"/>
                                      </a:lnTo>
                                      <a:lnTo>
                                        <a:pt x="575" y="520"/>
                                      </a:lnTo>
                                      <a:lnTo>
                                        <a:pt x="582" y="527"/>
                                      </a:lnTo>
                                      <a:lnTo>
                                        <a:pt x="588" y="536"/>
                                      </a:lnTo>
                                      <a:lnTo>
                                        <a:pt x="594" y="545"/>
                                      </a:lnTo>
                                      <a:lnTo>
                                        <a:pt x="598" y="554"/>
                                      </a:lnTo>
                                      <a:lnTo>
                                        <a:pt x="602" y="564"/>
                                      </a:lnTo>
                                      <a:lnTo>
                                        <a:pt x="605" y="575"/>
                                      </a:lnTo>
                                      <a:lnTo>
                                        <a:pt x="606" y="584"/>
                                      </a:lnTo>
                                      <a:lnTo>
                                        <a:pt x="368" y="584"/>
                                      </a:lnTo>
                                      <a:lnTo>
                                        <a:pt x="370" y="575"/>
                                      </a:lnTo>
                                      <a:lnTo>
                                        <a:pt x="373" y="564"/>
                                      </a:lnTo>
                                      <a:lnTo>
                                        <a:pt x="377" y="554"/>
                                      </a:lnTo>
                                      <a:lnTo>
                                        <a:pt x="381" y="545"/>
                                      </a:lnTo>
                                      <a:lnTo>
                                        <a:pt x="386" y="536"/>
                                      </a:lnTo>
                                      <a:lnTo>
                                        <a:pt x="393" y="527"/>
                                      </a:lnTo>
                                      <a:lnTo>
                                        <a:pt x="400" y="520"/>
                                      </a:lnTo>
                                      <a:lnTo>
                                        <a:pt x="407" y="512"/>
                                      </a:lnTo>
                                      <a:lnTo>
                                        <a:pt x="415" y="506"/>
                                      </a:lnTo>
                                      <a:lnTo>
                                        <a:pt x="425" y="499"/>
                                      </a:lnTo>
                                      <a:lnTo>
                                        <a:pt x="434" y="495"/>
                                      </a:lnTo>
                                      <a:lnTo>
                                        <a:pt x="444" y="491"/>
                                      </a:lnTo>
                                      <a:lnTo>
                                        <a:pt x="454" y="487"/>
                                      </a:lnTo>
                                      <a:lnTo>
                                        <a:pt x="465" y="484"/>
                                      </a:lnTo>
                                      <a:lnTo>
                                        <a:pt x="476" y="483"/>
                                      </a:lnTo>
                                      <a:lnTo>
                                        <a:pt x="487" y="483"/>
                                      </a:lnTo>
                                      <a:close/>
                                      <a:moveTo>
                                        <a:pt x="606" y="614"/>
                                      </a:moveTo>
                                      <a:lnTo>
                                        <a:pt x="604" y="625"/>
                                      </a:lnTo>
                                      <a:lnTo>
                                        <a:pt x="601" y="635"/>
                                      </a:lnTo>
                                      <a:lnTo>
                                        <a:pt x="597" y="645"/>
                                      </a:lnTo>
                                      <a:lnTo>
                                        <a:pt x="593" y="654"/>
                                      </a:lnTo>
                                      <a:lnTo>
                                        <a:pt x="587" y="663"/>
                                      </a:lnTo>
                                      <a:lnTo>
                                        <a:pt x="580" y="671"/>
                                      </a:lnTo>
                                      <a:lnTo>
                                        <a:pt x="573" y="679"/>
                                      </a:lnTo>
                                      <a:lnTo>
                                        <a:pt x="566" y="686"/>
                                      </a:lnTo>
                                      <a:lnTo>
                                        <a:pt x="558" y="693"/>
                                      </a:lnTo>
                                      <a:lnTo>
                                        <a:pt x="550" y="698"/>
                                      </a:lnTo>
                                      <a:lnTo>
                                        <a:pt x="540" y="702"/>
                                      </a:lnTo>
                                      <a:lnTo>
                                        <a:pt x="531" y="706"/>
                                      </a:lnTo>
                                      <a:lnTo>
                                        <a:pt x="520" y="711"/>
                                      </a:lnTo>
                                      <a:lnTo>
                                        <a:pt x="510" y="713"/>
                                      </a:lnTo>
                                      <a:lnTo>
                                        <a:pt x="499" y="715"/>
                                      </a:lnTo>
                                      <a:lnTo>
                                        <a:pt x="487" y="715"/>
                                      </a:lnTo>
                                      <a:lnTo>
                                        <a:pt x="476" y="715"/>
                                      </a:lnTo>
                                      <a:lnTo>
                                        <a:pt x="465" y="713"/>
                                      </a:lnTo>
                                      <a:lnTo>
                                        <a:pt x="455" y="711"/>
                                      </a:lnTo>
                                      <a:lnTo>
                                        <a:pt x="444" y="706"/>
                                      </a:lnTo>
                                      <a:lnTo>
                                        <a:pt x="434" y="702"/>
                                      </a:lnTo>
                                      <a:lnTo>
                                        <a:pt x="425" y="698"/>
                                      </a:lnTo>
                                      <a:lnTo>
                                        <a:pt x="417" y="693"/>
                                      </a:lnTo>
                                      <a:lnTo>
                                        <a:pt x="408" y="686"/>
                                      </a:lnTo>
                                      <a:lnTo>
                                        <a:pt x="401" y="679"/>
                                      </a:lnTo>
                                      <a:lnTo>
                                        <a:pt x="395" y="671"/>
                                      </a:lnTo>
                                      <a:lnTo>
                                        <a:pt x="388" y="663"/>
                                      </a:lnTo>
                                      <a:lnTo>
                                        <a:pt x="382" y="654"/>
                                      </a:lnTo>
                                      <a:lnTo>
                                        <a:pt x="378" y="645"/>
                                      </a:lnTo>
                                      <a:lnTo>
                                        <a:pt x="374" y="635"/>
                                      </a:lnTo>
                                      <a:lnTo>
                                        <a:pt x="371" y="625"/>
                                      </a:lnTo>
                                      <a:lnTo>
                                        <a:pt x="368" y="614"/>
                                      </a:lnTo>
                                      <a:lnTo>
                                        <a:pt x="606" y="614"/>
                                      </a:lnTo>
                                      <a:close/>
                                      <a:moveTo>
                                        <a:pt x="0" y="719"/>
                                      </a:moveTo>
                                      <a:lnTo>
                                        <a:pt x="66" y="614"/>
                                      </a:lnTo>
                                      <a:lnTo>
                                        <a:pt x="323" y="614"/>
                                      </a:lnTo>
                                      <a:lnTo>
                                        <a:pt x="323" y="720"/>
                                      </a:lnTo>
                                      <a:lnTo>
                                        <a:pt x="0" y="719"/>
                                      </a:lnTo>
                                      <a:close/>
                                      <a:moveTo>
                                        <a:pt x="635" y="468"/>
                                      </a:moveTo>
                                      <a:lnTo>
                                        <a:pt x="632" y="454"/>
                                      </a:lnTo>
                                      <a:lnTo>
                                        <a:pt x="628" y="442"/>
                                      </a:lnTo>
                                      <a:lnTo>
                                        <a:pt x="623" y="429"/>
                                      </a:lnTo>
                                      <a:lnTo>
                                        <a:pt x="616" y="418"/>
                                      </a:lnTo>
                                      <a:lnTo>
                                        <a:pt x="609" y="407"/>
                                      </a:lnTo>
                                      <a:lnTo>
                                        <a:pt x="601" y="396"/>
                                      </a:lnTo>
                                      <a:lnTo>
                                        <a:pt x="591" y="387"/>
                                      </a:lnTo>
                                      <a:lnTo>
                                        <a:pt x="582" y="379"/>
                                      </a:lnTo>
                                      <a:lnTo>
                                        <a:pt x="572" y="370"/>
                                      </a:lnTo>
                                      <a:lnTo>
                                        <a:pt x="560" y="363"/>
                                      </a:lnTo>
                                      <a:lnTo>
                                        <a:pt x="549" y="357"/>
                                      </a:lnTo>
                                      <a:lnTo>
                                        <a:pt x="536" y="352"/>
                                      </a:lnTo>
                                      <a:lnTo>
                                        <a:pt x="522" y="348"/>
                                      </a:lnTo>
                                      <a:lnTo>
                                        <a:pt x="510" y="344"/>
                                      </a:lnTo>
                                      <a:lnTo>
                                        <a:pt x="496" y="343"/>
                                      </a:lnTo>
                                      <a:lnTo>
                                        <a:pt x="483" y="343"/>
                                      </a:lnTo>
                                      <a:lnTo>
                                        <a:pt x="467" y="343"/>
                                      </a:lnTo>
                                      <a:lnTo>
                                        <a:pt x="454" y="344"/>
                                      </a:lnTo>
                                      <a:lnTo>
                                        <a:pt x="441" y="348"/>
                                      </a:lnTo>
                                      <a:lnTo>
                                        <a:pt x="428" y="352"/>
                                      </a:lnTo>
                                      <a:lnTo>
                                        <a:pt x="415" y="357"/>
                                      </a:lnTo>
                                      <a:lnTo>
                                        <a:pt x="404" y="363"/>
                                      </a:lnTo>
                                      <a:lnTo>
                                        <a:pt x="393" y="370"/>
                                      </a:lnTo>
                                      <a:lnTo>
                                        <a:pt x="382" y="379"/>
                                      </a:lnTo>
                                      <a:lnTo>
                                        <a:pt x="373" y="387"/>
                                      </a:lnTo>
                                      <a:lnTo>
                                        <a:pt x="363" y="396"/>
                                      </a:lnTo>
                                      <a:lnTo>
                                        <a:pt x="355" y="407"/>
                                      </a:lnTo>
                                      <a:lnTo>
                                        <a:pt x="348" y="418"/>
                                      </a:lnTo>
                                      <a:lnTo>
                                        <a:pt x="341" y="429"/>
                                      </a:lnTo>
                                      <a:lnTo>
                                        <a:pt x="335" y="442"/>
                                      </a:lnTo>
                                      <a:lnTo>
                                        <a:pt x="331" y="454"/>
                                      </a:lnTo>
                                      <a:lnTo>
                                        <a:pt x="329" y="468"/>
                                      </a:lnTo>
                                      <a:lnTo>
                                        <a:pt x="327" y="586"/>
                                      </a:lnTo>
                                      <a:lnTo>
                                        <a:pt x="89" y="586"/>
                                      </a:lnTo>
                                      <a:lnTo>
                                        <a:pt x="484" y="0"/>
                                      </a:lnTo>
                                      <a:lnTo>
                                        <a:pt x="870" y="583"/>
                                      </a:lnTo>
                                      <a:lnTo>
                                        <a:pt x="638" y="583"/>
                                      </a:lnTo>
                                      <a:lnTo>
                                        <a:pt x="635" y="46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" name="Freeform 245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45" y="1569"/>
                                  <a:ext cx="324" cy="106"/>
                                </a:xfrm>
                                <a:custGeom>
                                  <a:avLst/>
                                  <a:gdLst>
                                    <a:gd name="T0" fmla="*/ 0 w 324"/>
                                    <a:gd name="T1" fmla="*/ 1 h 106"/>
                                    <a:gd name="T2" fmla="*/ 0 w 324"/>
                                    <a:gd name="T3" fmla="*/ 106 h 106"/>
                                    <a:gd name="T4" fmla="*/ 324 w 324"/>
                                    <a:gd name="T5" fmla="*/ 106 h 106"/>
                                    <a:gd name="T6" fmla="*/ 257 w 324"/>
                                    <a:gd name="T7" fmla="*/ 0 h 106"/>
                                    <a:gd name="T8" fmla="*/ 0 w 324"/>
                                    <a:gd name="T9" fmla="*/ 1 h 1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24" h="106">
                                      <a:moveTo>
                                        <a:pt x="0" y="1"/>
                                      </a:moveTo>
                                      <a:lnTo>
                                        <a:pt x="0" y="106"/>
                                      </a:lnTo>
                                      <a:lnTo>
                                        <a:pt x="324" y="106"/>
                                      </a:lnTo>
                                      <a:lnTo>
                                        <a:pt x="257" y="0"/>
                                      </a:lnTo>
                                      <a:lnTo>
                                        <a:pt x="0" y="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635">
                                  <a:solidFill>
                                    <a:srgbClr val="373D4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" name="Freeform 246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076" y="1439"/>
                                  <a:ext cx="238" cy="101"/>
                                </a:xfrm>
                                <a:custGeom>
                                  <a:avLst/>
                                  <a:gdLst>
                                    <a:gd name="T0" fmla="*/ 119 w 238"/>
                                    <a:gd name="T1" fmla="*/ 0 h 101"/>
                                    <a:gd name="T2" fmla="*/ 131 w 238"/>
                                    <a:gd name="T3" fmla="*/ 0 h 101"/>
                                    <a:gd name="T4" fmla="*/ 142 w 238"/>
                                    <a:gd name="T5" fmla="*/ 1 h 101"/>
                                    <a:gd name="T6" fmla="*/ 153 w 238"/>
                                    <a:gd name="T7" fmla="*/ 4 h 101"/>
                                    <a:gd name="T8" fmla="*/ 163 w 238"/>
                                    <a:gd name="T9" fmla="*/ 8 h 101"/>
                                    <a:gd name="T10" fmla="*/ 172 w 238"/>
                                    <a:gd name="T11" fmla="*/ 12 h 101"/>
                                    <a:gd name="T12" fmla="*/ 182 w 238"/>
                                    <a:gd name="T13" fmla="*/ 16 h 101"/>
                                    <a:gd name="T14" fmla="*/ 192 w 238"/>
                                    <a:gd name="T15" fmla="*/ 23 h 101"/>
                                    <a:gd name="T16" fmla="*/ 200 w 238"/>
                                    <a:gd name="T17" fmla="*/ 29 h 101"/>
                                    <a:gd name="T18" fmla="*/ 207 w 238"/>
                                    <a:gd name="T19" fmla="*/ 37 h 101"/>
                                    <a:gd name="T20" fmla="*/ 214 w 238"/>
                                    <a:gd name="T21" fmla="*/ 44 h 101"/>
                                    <a:gd name="T22" fmla="*/ 220 w 238"/>
                                    <a:gd name="T23" fmla="*/ 53 h 101"/>
                                    <a:gd name="T24" fmla="*/ 226 w 238"/>
                                    <a:gd name="T25" fmla="*/ 62 h 101"/>
                                    <a:gd name="T26" fmla="*/ 230 w 238"/>
                                    <a:gd name="T27" fmla="*/ 71 h 101"/>
                                    <a:gd name="T28" fmla="*/ 234 w 238"/>
                                    <a:gd name="T29" fmla="*/ 81 h 101"/>
                                    <a:gd name="T30" fmla="*/ 237 w 238"/>
                                    <a:gd name="T31" fmla="*/ 92 h 101"/>
                                    <a:gd name="T32" fmla="*/ 238 w 238"/>
                                    <a:gd name="T33" fmla="*/ 101 h 101"/>
                                    <a:gd name="T34" fmla="*/ 0 w 238"/>
                                    <a:gd name="T35" fmla="*/ 101 h 101"/>
                                    <a:gd name="T36" fmla="*/ 2 w 238"/>
                                    <a:gd name="T37" fmla="*/ 92 h 101"/>
                                    <a:gd name="T38" fmla="*/ 5 w 238"/>
                                    <a:gd name="T39" fmla="*/ 81 h 101"/>
                                    <a:gd name="T40" fmla="*/ 9 w 238"/>
                                    <a:gd name="T41" fmla="*/ 71 h 101"/>
                                    <a:gd name="T42" fmla="*/ 13 w 238"/>
                                    <a:gd name="T43" fmla="*/ 62 h 101"/>
                                    <a:gd name="T44" fmla="*/ 18 w 238"/>
                                    <a:gd name="T45" fmla="*/ 53 h 101"/>
                                    <a:gd name="T46" fmla="*/ 25 w 238"/>
                                    <a:gd name="T47" fmla="*/ 44 h 101"/>
                                    <a:gd name="T48" fmla="*/ 32 w 238"/>
                                    <a:gd name="T49" fmla="*/ 37 h 101"/>
                                    <a:gd name="T50" fmla="*/ 39 w 238"/>
                                    <a:gd name="T51" fmla="*/ 29 h 101"/>
                                    <a:gd name="T52" fmla="*/ 47 w 238"/>
                                    <a:gd name="T53" fmla="*/ 23 h 101"/>
                                    <a:gd name="T54" fmla="*/ 57 w 238"/>
                                    <a:gd name="T55" fmla="*/ 16 h 101"/>
                                    <a:gd name="T56" fmla="*/ 66 w 238"/>
                                    <a:gd name="T57" fmla="*/ 12 h 101"/>
                                    <a:gd name="T58" fmla="*/ 76 w 238"/>
                                    <a:gd name="T59" fmla="*/ 8 h 101"/>
                                    <a:gd name="T60" fmla="*/ 86 w 238"/>
                                    <a:gd name="T61" fmla="*/ 4 h 101"/>
                                    <a:gd name="T62" fmla="*/ 97 w 238"/>
                                    <a:gd name="T63" fmla="*/ 1 h 101"/>
                                    <a:gd name="T64" fmla="*/ 108 w 238"/>
                                    <a:gd name="T65" fmla="*/ 0 h 101"/>
                                    <a:gd name="T66" fmla="*/ 119 w 238"/>
                                    <a:gd name="T67" fmla="*/ 0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38" h="101">
                                      <a:moveTo>
                                        <a:pt x="119" y="0"/>
                                      </a:moveTo>
                                      <a:lnTo>
                                        <a:pt x="131" y="0"/>
                                      </a:lnTo>
                                      <a:lnTo>
                                        <a:pt x="142" y="1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2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92" y="23"/>
                                      </a:lnTo>
                                      <a:lnTo>
                                        <a:pt x="200" y="29"/>
                                      </a:lnTo>
                                      <a:lnTo>
                                        <a:pt x="207" y="37"/>
                                      </a:lnTo>
                                      <a:lnTo>
                                        <a:pt x="214" y="44"/>
                                      </a:lnTo>
                                      <a:lnTo>
                                        <a:pt x="220" y="53"/>
                                      </a:lnTo>
                                      <a:lnTo>
                                        <a:pt x="226" y="62"/>
                                      </a:lnTo>
                                      <a:lnTo>
                                        <a:pt x="230" y="71"/>
                                      </a:lnTo>
                                      <a:lnTo>
                                        <a:pt x="234" y="81"/>
                                      </a:lnTo>
                                      <a:lnTo>
                                        <a:pt x="237" y="92"/>
                                      </a:lnTo>
                                      <a:lnTo>
                                        <a:pt x="238" y="101"/>
                                      </a:lnTo>
                                      <a:lnTo>
                                        <a:pt x="0" y="101"/>
                                      </a:lnTo>
                                      <a:lnTo>
                                        <a:pt x="2" y="92"/>
                                      </a:lnTo>
                                      <a:lnTo>
                                        <a:pt x="5" y="8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13" y="62"/>
                                      </a:lnTo>
                                      <a:lnTo>
                                        <a:pt x="18" y="53"/>
                                      </a:lnTo>
                                      <a:lnTo>
                                        <a:pt x="25" y="44"/>
                                      </a:lnTo>
                                      <a:lnTo>
                                        <a:pt x="32" y="37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47" y="23"/>
                                      </a:lnTo>
                                      <a:lnTo>
                                        <a:pt x="57" y="16"/>
                                      </a:lnTo>
                                      <a:lnTo>
                                        <a:pt x="66" y="12"/>
                                      </a:lnTo>
                                      <a:lnTo>
                                        <a:pt x="76" y="8"/>
                                      </a:lnTo>
                                      <a:lnTo>
                                        <a:pt x="86" y="4"/>
                                      </a:lnTo>
                                      <a:lnTo>
                                        <a:pt x="97" y="1"/>
                                      </a:lnTo>
                                      <a:lnTo>
                                        <a:pt x="108" y="0"/>
                                      </a:lnTo>
                                      <a:lnTo>
                                        <a:pt x="1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635">
                                  <a:solidFill>
                                    <a:srgbClr val="373D4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" name="Freeform 247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076" y="1570"/>
                                  <a:ext cx="238" cy="101"/>
                                </a:xfrm>
                                <a:custGeom>
                                  <a:avLst/>
                                  <a:gdLst>
                                    <a:gd name="T0" fmla="*/ 238 w 238"/>
                                    <a:gd name="T1" fmla="*/ 0 h 101"/>
                                    <a:gd name="T2" fmla="*/ 236 w 238"/>
                                    <a:gd name="T3" fmla="*/ 11 h 101"/>
                                    <a:gd name="T4" fmla="*/ 233 w 238"/>
                                    <a:gd name="T5" fmla="*/ 21 h 101"/>
                                    <a:gd name="T6" fmla="*/ 229 w 238"/>
                                    <a:gd name="T7" fmla="*/ 31 h 101"/>
                                    <a:gd name="T8" fmla="*/ 225 w 238"/>
                                    <a:gd name="T9" fmla="*/ 40 h 101"/>
                                    <a:gd name="T10" fmla="*/ 219 w 238"/>
                                    <a:gd name="T11" fmla="*/ 49 h 101"/>
                                    <a:gd name="T12" fmla="*/ 212 w 238"/>
                                    <a:gd name="T13" fmla="*/ 57 h 101"/>
                                    <a:gd name="T14" fmla="*/ 205 w 238"/>
                                    <a:gd name="T15" fmla="*/ 65 h 101"/>
                                    <a:gd name="T16" fmla="*/ 198 w 238"/>
                                    <a:gd name="T17" fmla="*/ 72 h 101"/>
                                    <a:gd name="T18" fmla="*/ 190 w 238"/>
                                    <a:gd name="T19" fmla="*/ 79 h 101"/>
                                    <a:gd name="T20" fmla="*/ 182 w 238"/>
                                    <a:gd name="T21" fmla="*/ 84 h 101"/>
                                    <a:gd name="T22" fmla="*/ 172 w 238"/>
                                    <a:gd name="T23" fmla="*/ 88 h 101"/>
                                    <a:gd name="T24" fmla="*/ 163 w 238"/>
                                    <a:gd name="T25" fmla="*/ 92 h 101"/>
                                    <a:gd name="T26" fmla="*/ 152 w 238"/>
                                    <a:gd name="T27" fmla="*/ 97 h 101"/>
                                    <a:gd name="T28" fmla="*/ 142 w 238"/>
                                    <a:gd name="T29" fmla="*/ 99 h 101"/>
                                    <a:gd name="T30" fmla="*/ 131 w 238"/>
                                    <a:gd name="T31" fmla="*/ 101 h 101"/>
                                    <a:gd name="T32" fmla="*/ 119 w 238"/>
                                    <a:gd name="T33" fmla="*/ 101 h 101"/>
                                    <a:gd name="T34" fmla="*/ 108 w 238"/>
                                    <a:gd name="T35" fmla="*/ 101 h 101"/>
                                    <a:gd name="T36" fmla="*/ 97 w 238"/>
                                    <a:gd name="T37" fmla="*/ 99 h 101"/>
                                    <a:gd name="T38" fmla="*/ 87 w 238"/>
                                    <a:gd name="T39" fmla="*/ 97 h 101"/>
                                    <a:gd name="T40" fmla="*/ 76 w 238"/>
                                    <a:gd name="T41" fmla="*/ 92 h 101"/>
                                    <a:gd name="T42" fmla="*/ 66 w 238"/>
                                    <a:gd name="T43" fmla="*/ 88 h 101"/>
                                    <a:gd name="T44" fmla="*/ 57 w 238"/>
                                    <a:gd name="T45" fmla="*/ 84 h 101"/>
                                    <a:gd name="T46" fmla="*/ 49 w 238"/>
                                    <a:gd name="T47" fmla="*/ 79 h 101"/>
                                    <a:gd name="T48" fmla="*/ 40 w 238"/>
                                    <a:gd name="T49" fmla="*/ 72 h 101"/>
                                    <a:gd name="T50" fmla="*/ 33 w 238"/>
                                    <a:gd name="T51" fmla="*/ 65 h 101"/>
                                    <a:gd name="T52" fmla="*/ 27 w 238"/>
                                    <a:gd name="T53" fmla="*/ 57 h 101"/>
                                    <a:gd name="T54" fmla="*/ 20 w 238"/>
                                    <a:gd name="T55" fmla="*/ 49 h 101"/>
                                    <a:gd name="T56" fmla="*/ 14 w 238"/>
                                    <a:gd name="T57" fmla="*/ 40 h 101"/>
                                    <a:gd name="T58" fmla="*/ 10 w 238"/>
                                    <a:gd name="T59" fmla="*/ 31 h 101"/>
                                    <a:gd name="T60" fmla="*/ 6 w 238"/>
                                    <a:gd name="T61" fmla="*/ 21 h 101"/>
                                    <a:gd name="T62" fmla="*/ 3 w 238"/>
                                    <a:gd name="T63" fmla="*/ 11 h 101"/>
                                    <a:gd name="T64" fmla="*/ 0 w 238"/>
                                    <a:gd name="T65" fmla="*/ 0 h 101"/>
                                    <a:gd name="T66" fmla="*/ 238 w 238"/>
                                    <a:gd name="T67" fmla="*/ 0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38" h="101">
                                      <a:moveTo>
                                        <a:pt x="238" y="0"/>
                                      </a:moveTo>
                                      <a:lnTo>
                                        <a:pt x="236" y="11"/>
                                      </a:lnTo>
                                      <a:lnTo>
                                        <a:pt x="233" y="21"/>
                                      </a:lnTo>
                                      <a:lnTo>
                                        <a:pt x="229" y="31"/>
                                      </a:lnTo>
                                      <a:lnTo>
                                        <a:pt x="225" y="40"/>
                                      </a:lnTo>
                                      <a:lnTo>
                                        <a:pt x="219" y="49"/>
                                      </a:lnTo>
                                      <a:lnTo>
                                        <a:pt x="212" y="57"/>
                                      </a:lnTo>
                                      <a:lnTo>
                                        <a:pt x="205" y="65"/>
                                      </a:lnTo>
                                      <a:lnTo>
                                        <a:pt x="198" y="72"/>
                                      </a:lnTo>
                                      <a:lnTo>
                                        <a:pt x="190" y="79"/>
                                      </a:lnTo>
                                      <a:lnTo>
                                        <a:pt x="182" y="84"/>
                                      </a:lnTo>
                                      <a:lnTo>
                                        <a:pt x="172" y="88"/>
                                      </a:lnTo>
                                      <a:lnTo>
                                        <a:pt x="163" y="92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42" y="99"/>
                                      </a:lnTo>
                                      <a:lnTo>
                                        <a:pt x="131" y="101"/>
                                      </a:lnTo>
                                      <a:lnTo>
                                        <a:pt x="119" y="101"/>
                                      </a:lnTo>
                                      <a:lnTo>
                                        <a:pt x="108" y="101"/>
                                      </a:lnTo>
                                      <a:lnTo>
                                        <a:pt x="97" y="99"/>
                                      </a:lnTo>
                                      <a:lnTo>
                                        <a:pt x="87" y="97"/>
                                      </a:lnTo>
                                      <a:lnTo>
                                        <a:pt x="76" y="92"/>
                                      </a:lnTo>
                                      <a:lnTo>
                                        <a:pt x="66" y="88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49" y="79"/>
                                      </a:lnTo>
                                      <a:lnTo>
                                        <a:pt x="40" y="72"/>
                                      </a:lnTo>
                                      <a:lnTo>
                                        <a:pt x="33" y="65"/>
                                      </a:lnTo>
                                      <a:lnTo>
                                        <a:pt x="27" y="57"/>
                                      </a:lnTo>
                                      <a:lnTo>
                                        <a:pt x="20" y="49"/>
                                      </a:lnTo>
                                      <a:lnTo>
                                        <a:pt x="14" y="40"/>
                                      </a:lnTo>
                                      <a:lnTo>
                                        <a:pt x="10" y="31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3" y="11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38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635">
                                  <a:solidFill>
                                    <a:srgbClr val="373D4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" name="Freeform 248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1708" y="1570"/>
                                  <a:ext cx="323" cy="106"/>
                                </a:xfrm>
                                <a:custGeom>
                                  <a:avLst/>
                                  <a:gdLst>
                                    <a:gd name="T0" fmla="*/ 0 w 323"/>
                                    <a:gd name="T1" fmla="*/ 105 h 106"/>
                                    <a:gd name="T2" fmla="*/ 66 w 323"/>
                                    <a:gd name="T3" fmla="*/ 0 h 106"/>
                                    <a:gd name="T4" fmla="*/ 323 w 323"/>
                                    <a:gd name="T5" fmla="*/ 0 h 106"/>
                                    <a:gd name="T6" fmla="*/ 323 w 323"/>
                                    <a:gd name="T7" fmla="*/ 106 h 106"/>
                                    <a:gd name="T8" fmla="*/ 0 w 323"/>
                                    <a:gd name="T9" fmla="*/ 105 h 1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23" h="106">
                                      <a:moveTo>
                                        <a:pt x="0" y="105"/>
                                      </a:moveTo>
                                      <a:lnTo>
                                        <a:pt x="66" y="0"/>
                                      </a:lnTo>
                                      <a:lnTo>
                                        <a:pt x="323" y="0"/>
                                      </a:lnTo>
                                      <a:lnTo>
                                        <a:pt x="323" y="106"/>
                                      </a:lnTo>
                                      <a:lnTo>
                                        <a:pt x="0" y="105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635">
                                  <a:solidFill>
                                    <a:srgbClr val="373D4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" name="Freeform 24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1797" y="956"/>
                                  <a:ext cx="781" cy="586"/>
                                </a:xfrm>
                                <a:custGeom>
                                  <a:avLst/>
                                  <a:gdLst>
                                    <a:gd name="T0" fmla="*/ 546 w 781"/>
                                    <a:gd name="T1" fmla="*/ 468 h 586"/>
                                    <a:gd name="T2" fmla="*/ 543 w 781"/>
                                    <a:gd name="T3" fmla="*/ 454 h 586"/>
                                    <a:gd name="T4" fmla="*/ 539 w 781"/>
                                    <a:gd name="T5" fmla="*/ 442 h 586"/>
                                    <a:gd name="T6" fmla="*/ 534 w 781"/>
                                    <a:gd name="T7" fmla="*/ 429 h 586"/>
                                    <a:gd name="T8" fmla="*/ 527 w 781"/>
                                    <a:gd name="T9" fmla="*/ 418 h 586"/>
                                    <a:gd name="T10" fmla="*/ 520 w 781"/>
                                    <a:gd name="T11" fmla="*/ 407 h 586"/>
                                    <a:gd name="T12" fmla="*/ 512 w 781"/>
                                    <a:gd name="T13" fmla="*/ 396 h 586"/>
                                    <a:gd name="T14" fmla="*/ 502 w 781"/>
                                    <a:gd name="T15" fmla="*/ 387 h 586"/>
                                    <a:gd name="T16" fmla="*/ 493 w 781"/>
                                    <a:gd name="T17" fmla="*/ 379 h 586"/>
                                    <a:gd name="T18" fmla="*/ 483 w 781"/>
                                    <a:gd name="T19" fmla="*/ 370 h 586"/>
                                    <a:gd name="T20" fmla="*/ 471 w 781"/>
                                    <a:gd name="T21" fmla="*/ 363 h 586"/>
                                    <a:gd name="T22" fmla="*/ 460 w 781"/>
                                    <a:gd name="T23" fmla="*/ 357 h 586"/>
                                    <a:gd name="T24" fmla="*/ 447 w 781"/>
                                    <a:gd name="T25" fmla="*/ 352 h 586"/>
                                    <a:gd name="T26" fmla="*/ 433 w 781"/>
                                    <a:gd name="T27" fmla="*/ 348 h 586"/>
                                    <a:gd name="T28" fmla="*/ 421 w 781"/>
                                    <a:gd name="T29" fmla="*/ 344 h 586"/>
                                    <a:gd name="T30" fmla="*/ 407 w 781"/>
                                    <a:gd name="T31" fmla="*/ 343 h 586"/>
                                    <a:gd name="T32" fmla="*/ 394 w 781"/>
                                    <a:gd name="T33" fmla="*/ 343 h 586"/>
                                    <a:gd name="T34" fmla="*/ 378 w 781"/>
                                    <a:gd name="T35" fmla="*/ 343 h 586"/>
                                    <a:gd name="T36" fmla="*/ 365 w 781"/>
                                    <a:gd name="T37" fmla="*/ 344 h 586"/>
                                    <a:gd name="T38" fmla="*/ 352 w 781"/>
                                    <a:gd name="T39" fmla="*/ 348 h 586"/>
                                    <a:gd name="T40" fmla="*/ 339 w 781"/>
                                    <a:gd name="T41" fmla="*/ 352 h 586"/>
                                    <a:gd name="T42" fmla="*/ 326 w 781"/>
                                    <a:gd name="T43" fmla="*/ 357 h 586"/>
                                    <a:gd name="T44" fmla="*/ 315 w 781"/>
                                    <a:gd name="T45" fmla="*/ 363 h 586"/>
                                    <a:gd name="T46" fmla="*/ 304 w 781"/>
                                    <a:gd name="T47" fmla="*/ 370 h 586"/>
                                    <a:gd name="T48" fmla="*/ 293 w 781"/>
                                    <a:gd name="T49" fmla="*/ 379 h 586"/>
                                    <a:gd name="T50" fmla="*/ 284 w 781"/>
                                    <a:gd name="T51" fmla="*/ 387 h 586"/>
                                    <a:gd name="T52" fmla="*/ 274 w 781"/>
                                    <a:gd name="T53" fmla="*/ 396 h 586"/>
                                    <a:gd name="T54" fmla="*/ 266 w 781"/>
                                    <a:gd name="T55" fmla="*/ 407 h 586"/>
                                    <a:gd name="T56" fmla="*/ 259 w 781"/>
                                    <a:gd name="T57" fmla="*/ 418 h 586"/>
                                    <a:gd name="T58" fmla="*/ 252 w 781"/>
                                    <a:gd name="T59" fmla="*/ 429 h 586"/>
                                    <a:gd name="T60" fmla="*/ 246 w 781"/>
                                    <a:gd name="T61" fmla="*/ 442 h 586"/>
                                    <a:gd name="T62" fmla="*/ 242 w 781"/>
                                    <a:gd name="T63" fmla="*/ 454 h 586"/>
                                    <a:gd name="T64" fmla="*/ 240 w 781"/>
                                    <a:gd name="T65" fmla="*/ 468 h 586"/>
                                    <a:gd name="T66" fmla="*/ 238 w 781"/>
                                    <a:gd name="T67" fmla="*/ 586 h 586"/>
                                    <a:gd name="T68" fmla="*/ 0 w 781"/>
                                    <a:gd name="T69" fmla="*/ 586 h 586"/>
                                    <a:gd name="T70" fmla="*/ 395 w 781"/>
                                    <a:gd name="T71" fmla="*/ 0 h 586"/>
                                    <a:gd name="T72" fmla="*/ 781 w 781"/>
                                    <a:gd name="T73" fmla="*/ 583 h 586"/>
                                    <a:gd name="T74" fmla="*/ 549 w 781"/>
                                    <a:gd name="T75" fmla="*/ 583 h 586"/>
                                    <a:gd name="T76" fmla="*/ 546 w 781"/>
                                    <a:gd name="T77" fmla="*/ 468 h 5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</a:cxnLst>
                                  <a:rect l="0" t="0" r="r" b="b"/>
                                  <a:pathLst>
                                    <a:path w="781" h="586">
                                      <a:moveTo>
                                        <a:pt x="546" y="468"/>
                                      </a:moveTo>
                                      <a:lnTo>
                                        <a:pt x="543" y="454"/>
                                      </a:lnTo>
                                      <a:lnTo>
                                        <a:pt x="539" y="442"/>
                                      </a:lnTo>
                                      <a:lnTo>
                                        <a:pt x="534" y="429"/>
                                      </a:lnTo>
                                      <a:lnTo>
                                        <a:pt x="527" y="418"/>
                                      </a:lnTo>
                                      <a:lnTo>
                                        <a:pt x="520" y="407"/>
                                      </a:lnTo>
                                      <a:lnTo>
                                        <a:pt x="512" y="396"/>
                                      </a:lnTo>
                                      <a:lnTo>
                                        <a:pt x="502" y="387"/>
                                      </a:lnTo>
                                      <a:lnTo>
                                        <a:pt x="493" y="379"/>
                                      </a:lnTo>
                                      <a:lnTo>
                                        <a:pt x="483" y="370"/>
                                      </a:lnTo>
                                      <a:lnTo>
                                        <a:pt x="471" y="363"/>
                                      </a:lnTo>
                                      <a:lnTo>
                                        <a:pt x="460" y="357"/>
                                      </a:lnTo>
                                      <a:lnTo>
                                        <a:pt x="447" y="352"/>
                                      </a:lnTo>
                                      <a:lnTo>
                                        <a:pt x="433" y="348"/>
                                      </a:lnTo>
                                      <a:lnTo>
                                        <a:pt x="421" y="344"/>
                                      </a:lnTo>
                                      <a:lnTo>
                                        <a:pt x="407" y="343"/>
                                      </a:lnTo>
                                      <a:lnTo>
                                        <a:pt x="394" y="343"/>
                                      </a:lnTo>
                                      <a:lnTo>
                                        <a:pt x="378" y="343"/>
                                      </a:lnTo>
                                      <a:lnTo>
                                        <a:pt x="365" y="344"/>
                                      </a:lnTo>
                                      <a:lnTo>
                                        <a:pt x="352" y="348"/>
                                      </a:lnTo>
                                      <a:lnTo>
                                        <a:pt x="339" y="352"/>
                                      </a:lnTo>
                                      <a:lnTo>
                                        <a:pt x="326" y="357"/>
                                      </a:lnTo>
                                      <a:lnTo>
                                        <a:pt x="315" y="363"/>
                                      </a:lnTo>
                                      <a:lnTo>
                                        <a:pt x="304" y="370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84" y="387"/>
                                      </a:lnTo>
                                      <a:lnTo>
                                        <a:pt x="274" y="396"/>
                                      </a:lnTo>
                                      <a:lnTo>
                                        <a:pt x="266" y="407"/>
                                      </a:lnTo>
                                      <a:lnTo>
                                        <a:pt x="259" y="418"/>
                                      </a:lnTo>
                                      <a:lnTo>
                                        <a:pt x="252" y="429"/>
                                      </a:lnTo>
                                      <a:lnTo>
                                        <a:pt x="246" y="442"/>
                                      </a:lnTo>
                                      <a:lnTo>
                                        <a:pt x="242" y="454"/>
                                      </a:lnTo>
                                      <a:lnTo>
                                        <a:pt x="240" y="468"/>
                                      </a:lnTo>
                                      <a:lnTo>
                                        <a:pt x="238" y="586"/>
                                      </a:lnTo>
                                      <a:lnTo>
                                        <a:pt x="0" y="586"/>
                                      </a:lnTo>
                                      <a:lnTo>
                                        <a:pt x="395" y="0"/>
                                      </a:lnTo>
                                      <a:lnTo>
                                        <a:pt x="781" y="583"/>
                                      </a:lnTo>
                                      <a:lnTo>
                                        <a:pt x="549" y="583"/>
                                      </a:lnTo>
                                      <a:lnTo>
                                        <a:pt x="546" y="468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635">
                                  <a:solidFill>
                                    <a:srgbClr val="373D4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43" o:spid="_x0000_s1026" style="position:absolute;margin-left:56.9pt;margin-top:-39.8pt;width:38pt;height:28.45pt;z-index:251657216" coordorigin="1708,956" coordsize="961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">
                      <o:lock v:ext="edit" aspectratio="t"/>
                      <v:shape id="Freeform 244" o:spid="_x0000_s1027" style="position:absolute;left:1708;top:956;width:961;height:720;visibility:visible;mso-wrap-style:square;v-text-anchor:top" coordsize="961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mDv8QA&#10;AADcAAAADwAAAGRycy9kb3ducmV2LnhtbESP0WrCQBRE3wX/YblC3+quEWqMrmIrhYAUWvUDrtlr&#10;EszeDdlV0793CwUfh5k5wyzXvW3EjTpfO9YwGSsQxIUzNZcajofP1xSED8gGG8ek4Zc8rFfDwRIz&#10;4+78Q7d9KEWEsM9QQxVCm0npi4os+rFriaN3dp3FEGVXStPhPcJtIxOl3qTFmuNChS19VFRc9ler&#10;YfYdJi1+5bvT+zSfNeqq0vn2ovXLqN8sQATqwzP8386NhmSewN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pg7/EAAAA3AAAAA8AAAAAAAAAAAAAAAAAmAIAAGRycy9k&#10;b3ducmV2LnhtbFBLBQYAAAAABAAEAPUAAACJAwAAAAA=&#10;" path="m637,614r,105l961,719,894,613r-257,1xm487,483r12,l510,484r11,3l531,491r9,4l550,499r10,7l568,512r7,8l582,527r6,9l594,545r4,9l602,564r3,11l606,584r-238,l370,575r3,-11l377,554r4,-9l386,536r7,-9l400,520r7,-8l415,506r10,-7l434,495r10,-4l454,487r11,-3l476,483r11,xm606,614r-2,11l601,635r-4,10l593,654r-6,9l580,671r-7,8l566,686r-8,7l550,698r-10,4l531,706r-11,5l510,713r-11,2l487,715r-11,l465,713r-10,-2l444,706r-10,-4l425,698r-8,-5l408,686r-7,-7l395,671r-7,-8l382,654r-4,-9l374,635r-3,-10l368,614r238,xm,719l66,614r257,l323,720,,719xm635,468r-3,-14l628,442r-5,-13l616,418r-7,-11l601,396r-10,-9l582,379r-10,-9l560,363r-11,-6l536,352r-14,-4l510,344r-14,-1l483,343r-16,l454,344r-13,4l428,352r-13,5l404,363r-11,7l382,379r-9,8l363,396r-8,11l348,418r-7,11l335,442r-4,12l329,468r-2,118l89,586,484,,870,583r-232,l635,468xe" fillcolor="black" stroked="f">
                        <v:path arrowok="t" o:connecttype="custom" o:connectlocs="637,719;894,613;487,483;510,484;531,491;550,499;568,512;582,527;594,545;602,564;606,584;370,575;377,554;386,536;400,520;415,506;434,495;454,487;476,483;606,614;601,635;593,654;580,671;566,686;550,698;531,706;510,713;487,715;465,713;444,706;425,698;408,686;395,671;382,654;374,635;368,614;0,719;323,614;0,719;632,454;623,429;609,407;591,387;572,370;549,357;522,348;496,343;467,343;441,348;415,357;393,370;373,387;355,407;341,429;331,454;327,586;484,0;638,583" o:connectangles="0,0,0,0,0,0,0,0,0,0,0,0,0,0,0,0,0,0,0,0,0,0,0,0,0,0,0,0,0,0,0,0,0,0,0,0,0,0,0,0,0,0,0,0,0,0,0,0,0,0,0,0,0,0,0,0,0,0"/>
                        <o:lock v:ext="edit" aspectratio="t" verticies="t"/>
                      </v:shape>
                      <v:shape id="Freeform 245" o:spid="_x0000_s1028" style="position:absolute;left:2345;top:1569;width:324;height:106;visibility:visible;mso-wrap-style:square;v-text-anchor:top" coordsize="324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d0TcYA&#10;AADcAAAADwAAAGRycy9kb3ducmV2LnhtbESPT2vCQBTE7wW/w/IK3uqmmkpNXUX8g+JNLZbeHtnX&#10;JJh9G7JrEr99VxA8DjPzG2Y670wpGqpdYVnB+yACQZxaXXCm4Pu0efsE4TyyxtIyKbiRg/ms9zLF&#10;RNuWD9QcfSYChF2CCnLvq0RKl+Zk0A1sRRy8P1sb9EHWmdQ1tgFuSjmMorE0WHBYyLGiZU7p5Xg1&#10;CuKfj/1+zNHitPrdbZvr+dLG8Vqp/mu3+ALhqfPP8KO90wqGkxHcz4QjIG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Nd0TcYAAADcAAAADwAAAAAAAAAAAAAAAACYAgAAZHJz&#10;L2Rvd25yZXYueG1sUEsFBgAAAAAEAAQA9QAAAIsDAAAAAA==&#10;" path="m,1l,106r324,l257,,,1xe" fillcolor="black" strokecolor="#373d40" strokeweight=".05pt">
                        <v:path arrowok="t" o:connecttype="custom" o:connectlocs="0,1;0,106;324,106;257,0;0,1" o:connectangles="0,0,0,0,0"/>
                        <o:lock v:ext="edit" aspectratio="t"/>
                      </v:shape>
                      <v:shape id="Freeform 246" o:spid="_x0000_s1029" style="position:absolute;left:2076;top:1439;width:238;height:101;visibility:visible;mso-wrap-style:square;v-text-anchor:top" coordsize="238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pDb8YA&#10;AADcAAAADwAAAGRycy9kb3ducmV2LnhtbESPT2vCQBTE74V+h+UJ3nSjWNumruIfBD0IrbX3R/Y1&#10;SZt9G3bXJPXTu4LQ4zAzv2Fmi85UoiHnS8sKRsMEBHFmdcm5gtPndvACwgdkjZVlUvBHHhbzx4cZ&#10;ptq2/EHNMeQiQtinqKAIoU6l9FlBBv3Q1sTR+7bOYIjS5VI7bCPcVHKcJFNpsOS4UGBN64Ky3+PZ&#10;KPg6h58JPvnGteXF7k/vq83huVOq3+uWbyACdeE/fG/vtILx6wRuZ+IR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pDb8YAAADcAAAADwAAAAAAAAAAAAAAAACYAgAAZHJz&#10;L2Rvd25yZXYueG1sUEsFBgAAAAAEAAQA9QAAAIsDAAAAAA==&#10;" path="m119,r12,l142,1r11,3l163,8r9,4l182,16r10,7l200,29r7,8l214,44r6,9l226,62r4,9l234,81r3,11l238,101,,101,2,92,5,81,9,71r4,-9l18,53r7,-9l32,37r7,-8l47,23,57,16r9,-4l76,8,86,4,97,1,108,r11,xe" fillcolor="black" strokecolor="#373d40" strokeweight=".05pt">
                        <v:path arrowok="t" o:connecttype="custom" o:connectlocs="119,0;131,0;142,1;153,4;163,8;172,12;182,16;192,23;200,29;207,37;214,44;220,53;226,62;230,71;234,81;237,92;238,101;0,101;2,92;5,81;9,71;13,62;18,53;25,44;32,37;39,29;47,23;57,16;66,12;76,8;86,4;97,1;108,0;119,0" o:connectangles="0,0,0,0,0,0,0,0,0,0,0,0,0,0,0,0,0,0,0,0,0,0,0,0,0,0,0,0,0,0,0,0,0,0"/>
                        <o:lock v:ext="edit" aspectratio="t"/>
                      </v:shape>
                      <v:shape id="Freeform 247" o:spid="_x0000_s1030" style="position:absolute;left:2076;top:1570;width:238;height:101;visibility:visible;mso-wrap-style:square;v-text-anchor:top" coordsize="238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Zb/MQA&#10;AADcAAAADwAAAGRycy9kb3ducmV2LnhtbESPQWsCMRSE74X+h/AK3mq2K5a6NYpbKHgqqPXQ22Pz&#10;3KxuXsIm1fjvG0HocZiZb5j5MtlenGkInWMFL+MCBHHjdMetgu/d5/MbiBCRNfaOScGVAiwXjw9z&#10;rLS78IbO29iKDOFQoQITo6+kDI0hi2HsPHH2Dm6wGLMcWqkHvGS47WVZFK/SYsd5waCnD0PNaftr&#10;FXh/2q+6WJT7dMR6Upv662eWlBo9pdU7iEgp/ofv7bVWUM6mcDuTj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2W/zEAAAA3AAAAA8AAAAAAAAAAAAAAAAAmAIAAGRycy9k&#10;b3ducmV2LnhtbFBLBQYAAAAABAAEAPUAAACJAwAAAAA=&#10;" path="m238,r-2,11l233,21r-4,10l225,40r-6,9l212,57r-7,8l198,72r-8,7l182,84r-10,4l163,92r-11,5l142,99r-11,2l119,101r-11,l97,99,87,97,76,92,66,88,57,84,49,79,40,72,33,65,27,57,20,49,14,40,10,31,6,21,3,11,,,238,e" fillcolor="black" strokecolor="#373d40" strokeweight=".05pt">
                        <v:path arrowok="t" o:connecttype="custom" o:connectlocs="238,0;236,11;233,21;229,31;225,40;219,49;212,57;205,65;198,72;190,79;182,84;172,88;163,92;152,97;142,99;131,101;119,101;108,101;97,99;87,97;76,92;66,88;57,84;49,79;40,72;33,65;27,57;20,49;14,40;10,31;6,21;3,11;0,0;238,0" o:connectangles="0,0,0,0,0,0,0,0,0,0,0,0,0,0,0,0,0,0,0,0,0,0,0,0,0,0,0,0,0,0,0,0,0,0"/>
                        <o:lock v:ext="edit" aspectratio="t"/>
                      </v:shape>
                      <v:shape id="Freeform 248" o:spid="_x0000_s1031" style="position:absolute;left:1708;top:1570;width:323;height:106;visibility:visible;mso-wrap-style:square;v-text-anchor:top" coordsize="323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zwgcIA&#10;AADcAAAADwAAAGRycy9kb3ducmV2LnhtbESPzYrCMBSF94LvEK7gTtO6EK1GUUEQmY064/rSXNti&#10;c1ObqJl5+okguDycn48zXwZTiwe1rrKsIB0mIIhzqysuFHyftoMJCOeRNdaWScEvOVguup05Zto+&#10;+UCPoy9EHGGXoYLS+yaT0uUlGXRD2xBH72Jbgz7KtpC6xWccN7UcJclYGqw4EkpsaFNSfj3eTeTu&#10;p6vz3q1/Lunt76sJoTacpEr1e2E1A+Ep+E/43d5pBaPpGF5n4hG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vPCBwgAAANwAAAAPAAAAAAAAAAAAAAAAAJgCAABkcnMvZG93&#10;bnJldi54bWxQSwUGAAAAAAQABAD1AAAAhwMAAAAA&#10;" path="m,105l66,,323,r,106l,105e" fillcolor="black" strokecolor="#373d40" strokeweight=".05pt">
                        <v:path arrowok="t" o:connecttype="custom" o:connectlocs="0,105;66,0;323,0;323,106;0,105" o:connectangles="0,0,0,0,0"/>
                        <o:lock v:ext="edit" aspectratio="t"/>
                      </v:shape>
                      <v:shape id="Freeform 249" o:spid="_x0000_s1032" style="position:absolute;left:1797;top:956;width:781;height:586;visibility:visible;mso-wrap-style:square;v-text-anchor:top" coordsize="781,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U/1MQA&#10;AADcAAAADwAAAGRycy9kb3ducmV2LnhtbESPT4vCMBTE74LfIbwFb5qu4Kpdo4giqAfBPxSPj+bZ&#10;dm1eShO1++2NIHgcZuY3zGTWmFLcqXaFZQXfvQgEcWp1wZmC03HVHYFwHlljaZkU/JOD2bTdmmCs&#10;7YP3dD/4TAQIuxgV5N5XsZQuzcmg69mKOHgXWxv0QdaZ1DU+AtyUsh9FP9JgwWEhx4oWOaXXw80o&#10;GCTktztKIptcT5fNYvN33p6XSnW+mvkvCE+N/4Tf7bVW0B8P4XUmHAE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VP9TEAAAA3AAAAA8AAAAAAAAAAAAAAAAAmAIAAGRycy9k&#10;b3ducmV2LnhtbFBLBQYAAAAABAAEAPUAAACJAwAAAAA=&#10;" path="m546,468r-3,-14l539,442r-5,-13l527,418r-7,-11l512,396r-10,-9l493,379r-10,-9l471,363r-11,-6l447,352r-14,-4l421,344r-14,-1l394,343r-16,l365,344r-13,4l339,352r-13,5l315,363r-11,7l293,379r-9,8l274,396r-8,11l259,418r-7,11l246,442r-4,12l240,468r-2,118l,586,395,,781,583r-232,l546,468e" fillcolor="black" strokecolor="#373d40" strokeweight=".05pt">
                        <v:path arrowok="t" o:connecttype="custom" o:connectlocs="546,468;543,454;539,442;534,429;527,418;520,407;512,396;502,387;493,379;483,370;471,363;460,357;447,352;433,348;421,344;407,343;394,343;378,343;365,344;352,348;339,352;326,357;315,363;304,370;293,379;284,387;274,396;266,407;259,418;252,429;246,442;242,454;240,468;238,586;0,586;395,0;781,583;549,583;546,468" o:connectangles="0,0,0,0,0,0,0,0,0,0,0,0,0,0,0,0,0,0,0,0,0,0,0,0,0,0,0,0,0,0,0,0,0,0,0,0,0,0,0"/>
                        <o:lock v:ext="edit" aspectratio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99" w:type="dxa"/>
          </w:tcPr>
          <w:p w:rsidR="00DE544F" w:rsidRDefault="00DE544F">
            <w:pPr>
              <w:ind w:right="567"/>
              <w:jc w:val="center"/>
              <w:rPr>
                <w:snapToGrid w:val="0"/>
              </w:rPr>
            </w:pPr>
          </w:p>
        </w:tc>
      </w:tr>
    </w:tbl>
    <w:p w:rsidR="00DE544F" w:rsidRDefault="00DE544F">
      <w:pPr>
        <w:ind w:left="680" w:right="567"/>
        <w:jc w:val="center"/>
        <w:rPr>
          <w:b/>
          <w:bCs/>
          <w:sz w:val="28"/>
          <w:lang w:val="en-US"/>
        </w:rPr>
      </w:pPr>
    </w:p>
    <w:p w:rsidR="00DE544F" w:rsidRDefault="00DE544F">
      <w:pPr>
        <w:ind w:left="680" w:right="567"/>
        <w:jc w:val="center"/>
        <w:rPr>
          <w:lang w:val="en-US"/>
        </w:rPr>
      </w:pPr>
    </w:p>
    <w:p w:rsidR="00DE544F" w:rsidRDefault="00DE544F">
      <w:pPr>
        <w:ind w:left="680" w:right="567"/>
        <w:jc w:val="center"/>
        <w:rPr>
          <w:lang w:val="en-US"/>
        </w:rPr>
      </w:pPr>
    </w:p>
    <w:p w:rsidR="00DE544F" w:rsidRDefault="00DE544F">
      <w:pPr>
        <w:ind w:right="567"/>
        <w:jc w:val="center"/>
        <w:rPr>
          <w:b/>
          <w:bCs/>
          <w:sz w:val="28"/>
          <w:lang w:val="en-US"/>
        </w:rPr>
      </w:pPr>
    </w:p>
    <w:p w:rsidR="00DE544F" w:rsidRDefault="00DE544F">
      <w:pPr>
        <w:ind w:right="567"/>
        <w:rPr>
          <w:lang w:val="en-US"/>
        </w:rPr>
      </w:pPr>
    </w:p>
    <w:p w:rsidR="00DE544F" w:rsidRDefault="00DE544F">
      <w:pPr>
        <w:ind w:right="567"/>
        <w:jc w:val="center"/>
        <w:rPr>
          <w:sz w:val="28"/>
        </w:rPr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right="567"/>
        <w:jc w:val="center"/>
        <w:rPr>
          <w:sz w:val="36"/>
        </w:rPr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  <w:rPr>
          <w:sz w:val="28"/>
        </w:rPr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</w:pPr>
    </w:p>
    <w:p w:rsidR="00DE544F" w:rsidRDefault="00DE544F">
      <w:pPr>
        <w:ind w:left="680" w:right="567"/>
        <w:jc w:val="center"/>
        <w:rPr>
          <w:sz w:val="16"/>
          <w:lang w:val="en-US"/>
        </w:rPr>
      </w:pPr>
    </w:p>
    <w:p w:rsidR="00DE544F" w:rsidRDefault="00DE544F">
      <w:pPr>
        <w:ind w:left="680" w:right="567"/>
        <w:jc w:val="center"/>
        <w:rPr>
          <w:sz w:val="16"/>
          <w:lang w:val="en-US"/>
        </w:rPr>
      </w:pPr>
    </w:p>
    <w:p w:rsidR="00DE544F" w:rsidRDefault="00DE544F">
      <w:pPr>
        <w:ind w:left="680" w:right="567"/>
        <w:jc w:val="center"/>
        <w:rPr>
          <w:sz w:val="16"/>
          <w:lang w:val="en-US"/>
        </w:rPr>
      </w:pPr>
    </w:p>
    <w:p w:rsidR="00DE544F" w:rsidRDefault="00DE544F">
      <w:pPr>
        <w:ind w:left="680" w:right="567"/>
        <w:jc w:val="center"/>
        <w:rPr>
          <w:sz w:val="16"/>
          <w:lang w:val="en-US"/>
        </w:rPr>
      </w:pPr>
    </w:p>
    <w:p w:rsidR="00DE544F" w:rsidRDefault="00DE544F">
      <w:pPr>
        <w:ind w:left="680" w:right="567"/>
        <w:jc w:val="center"/>
        <w:rPr>
          <w:sz w:val="16"/>
          <w:lang w:val="en-US"/>
        </w:rPr>
      </w:pPr>
    </w:p>
    <w:p w:rsidR="00DE544F" w:rsidRDefault="00DE544F">
      <w:pPr>
        <w:ind w:left="680" w:right="567"/>
        <w:jc w:val="center"/>
        <w:rPr>
          <w:sz w:val="16"/>
          <w:lang w:val="en-US"/>
        </w:rPr>
      </w:pPr>
    </w:p>
    <w:p w:rsidR="00DE544F" w:rsidRDefault="00DE544F">
      <w:pPr>
        <w:ind w:left="680" w:right="567"/>
        <w:jc w:val="center"/>
        <w:rPr>
          <w:sz w:val="16"/>
          <w:lang w:val="en-US"/>
        </w:rPr>
      </w:pPr>
    </w:p>
    <w:p w:rsidR="00DE544F" w:rsidRDefault="00DE544F">
      <w:pPr>
        <w:ind w:left="680" w:right="567"/>
        <w:jc w:val="center"/>
        <w:rPr>
          <w:sz w:val="16"/>
          <w:lang w:val="en-US"/>
        </w:rPr>
      </w:pPr>
    </w:p>
    <w:p w:rsidR="00DE544F" w:rsidRDefault="00DE544F">
      <w:pPr>
        <w:ind w:left="680" w:right="567"/>
        <w:jc w:val="center"/>
        <w:rPr>
          <w:sz w:val="16"/>
        </w:rPr>
      </w:pPr>
    </w:p>
    <w:p w:rsidR="00DE544F" w:rsidRDefault="00DE544F">
      <w:pPr>
        <w:ind w:left="680" w:right="567"/>
        <w:rPr>
          <w:b/>
          <w:bCs/>
          <w:lang w:val="en-US"/>
        </w:rPr>
      </w:pPr>
    </w:p>
    <w:p w:rsidR="00DE544F" w:rsidRDefault="00DE544F">
      <w:pPr>
        <w:ind w:left="680" w:right="567" w:firstLine="454"/>
        <w:rPr>
          <w:b/>
          <w:bCs/>
        </w:rPr>
      </w:pPr>
      <w:r>
        <w:rPr>
          <w:b/>
          <w:bCs/>
        </w:rPr>
        <w:t>Главный инженер проекта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405664">
        <w:rPr>
          <w:b/>
          <w:bCs/>
        </w:rPr>
        <w:t>Д.Г.Мищенко</w:t>
      </w:r>
    </w:p>
    <w:p w:rsidR="00DE544F" w:rsidRDefault="00DE544F">
      <w:pPr>
        <w:spacing w:before="120"/>
        <w:ind w:left="680" w:right="567"/>
        <w:jc w:val="center"/>
        <w:rPr>
          <w:b/>
          <w:bCs/>
        </w:rPr>
      </w:pPr>
    </w:p>
    <w:p w:rsidR="00DE544F" w:rsidRDefault="00DE544F">
      <w:pPr>
        <w:spacing w:before="120"/>
        <w:ind w:left="680" w:right="567"/>
        <w:jc w:val="center"/>
        <w:rPr>
          <w:b/>
          <w:bCs/>
        </w:rPr>
      </w:pPr>
    </w:p>
    <w:p w:rsidR="00DE544F" w:rsidRPr="00997B0C" w:rsidRDefault="00DE544F">
      <w:pPr>
        <w:spacing w:before="120"/>
        <w:ind w:left="680" w:right="-1"/>
        <w:jc w:val="center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DOCVARIABLE god$ \* MERGEFORMAT </w:instrText>
      </w:r>
      <w:r>
        <w:rPr>
          <w:b/>
          <w:bCs/>
        </w:rPr>
        <w:fldChar w:fldCharType="separate"/>
      </w:r>
      <w:r w:rsidR="00CD4DF7">
        <w:rPr>
          <w:b/>
          <w:bCs/>
        </w:rPr>
        <w:t>2014</w:t>
      </w:r>
      <w:r>
        <w:rPr>
          <w:b/>
          <w:bCs/>
        </w:rPr>
        <w:fldChar w:fldCharType="end"/>
      </w:r>
    </w:p>
    <w:p w:rsidR="00DE544F" w:rsidRPr="00997B0C" w:rsidRDefault="00DE544F">
      <w:pPr>
        <w:ind w:left="680" w:right="567"/>
        <w:jc w:val="center"/>
        <w:rPr>
          <w:rFonts w:ascii="TimesDL" w:hAnsi="TimesDL"/>
          <w:b/>
          <w:bCs/>
        </w:rPr>
        <w:sectPr w:rsidR="00DE544F" w:rsidRPr="00997B0C">
          <w:headerReference w:type="default" r:id="rId11"/>
          <w:footerReference w:type="default" r:id="rId12"/>
          <w:pgSz w:w="11907" w:h="16840"/>
          <w:pgMar w:top="284" w:right="284" w:bottom="709" w:left="1134" w:header="720" w:footer="567" w:gutter="0"/>
          <w:pgNumType w:start="2"/>
          <w:cols w:space="720"/>
        </w:sectPr>
      </w:pPr>
    </w:p>
    <w:p w:rsidR="00DE544F" w:rsidRDefault="00DE544F">
      <w:pPr>
        <w:ind w:left="680" w:right="567"/>
        <w:jc w:val="center"/>
        <w:rPr>
          <w:sz w:val="32"/>
        </w:rPr>
      </w:pPr>
      <w:r>
        <w:rPr>
          <w:b/>
          <w:bCs/>
          <w:sz w:val="32"/>
        </w:rPr>
        <w:lastRenderedPageBreak/>
        <w:t>АННОТАЦИЯ</w:t>
      </w:r>
    </w:p>
    <w:p w:rsidR="00DE544F" w:rsidRDefault="00DE544F">
      <w:pPr>
        <w:ind w:left="680" w:right="567"/>
      </w:pPr>
    </w:p>
    <w:p w:rsidR="00DE544F" w:rsidRDefault="00DE544F">
      <w:pPr>
        <w:ind w:left="680" w:right="567"/>
      </w:pPr>
    </w:p>
    <w:p w:rsidR="00997B0C" w:rsidRDefault="00997B0C" w:rsidP="00997B0C">
      <w:pPr>
        <w:ind w:left="680" w:right="567"/>
      </w:pPr>
      <w:r>
        <w:t xml:space="preserve">1 Данная спецификация </w:t>
      </w:r>
      <w:r>
        <w:rPr>
          <w:lang w:val="en-US"/>
        </w:rPr>
        <w:t>R</w:t>
      </w:r>
      <w:r>
        <w:t>4</w:t>
      </w:r>
      <w:r w:rsidRPr="00795FEF">
        <w:t>.</w:t>
      </w:r>
      <w:r>
        <w:rPr>
          <w:lang w:val="en-US"/>
        </w:rPr>
        <w:t>WZ</w:t>
      </w:r>
      <w:r>
        <w:t>73</w:t>
      </w:r>
      <w:r w:rsidRPr="00795FEF">
        <w:t>.3017.014.01.00.001 (</w:t>
      </w:r>
      <w:r>
        <w:rPr>
          <w:lang w:val="en-US"/>
        </w:rPr>
        <w:t>R</w:t>
      </w:r>
      <w:r>
        <w:t>4.03263</w:t>
      </w:r>
      <w:r w:rsidRPr="0059183D">
        <w:t>.2.0.14</w:t>
      </w:r>
      <w:r w:rsidRPr="00795FEF">
        <w:t>)</w:t>
      </w:r>
      <w:r w:rsidRPr="0059183D">
        <w:t xml:space="preserve"> </w:t>
      </w:r>
      <w:r>
        <w:t xml:space="preserve">выполнена на </w:t>
      </w:r>
    </w:p>
    <w:p w:rsidR="00997B0C" w:rsidRPr="00795FEF" w:rsidRDefault="00997B0C" w:rsidP="00997B0C">
      <w:pPr>
        <w:ind w:left="680" w:right="567"/>
      </w:pPr>
      <w:r>
        <w:t xml:space="preserve">основании рабочих чертежей </w:t>
      </w:r>
      <w:r>
        <w:rPr>
          <w:lang w:val="en-US"/>
        </w:rPr>
        <w:t>R</w:t>
      </w:r>
      <w:r>
        <w:t>4</w:t>
      </w:r>
      <w:r w:rsidRPr="00795FEF">
        <w:t>.</w:t>
      </w:r>
      <w:r>
        <w:rPr>
          <w:lang w:val="en-US"/>
        </w:rPr>
        <w:t>WZ</w:t>
      </w:r>
      <w:r>
        <w:t>73</w:t>
      </w:r>
      <w:r w:rsidRPr="00795FEF">
        <w:t>.</w:t>
      </w:r>
      <w:r>
        <w:t>30</w:t>
      </w:r>
      <w:r w:rsidRPr="00795FEF">
        <w:t>01.014.01.00.001 (</w:t>
      </w:r>
      <w:r>
        <w:rPr>
          <w:lang w:val="en-US"/>
        </w:rPr>
        <w:t>R</w:t>
      </w:r>
      <w:r>
        <w:t>4.03263</w:t>
      </w:r>
      <w:r w:rsidRPr="0059183D">
        <w:t>.1.0.14</w:t>
      </w:r>
      <w:r w:rsidRPr="00795FEF">
        <w:t>).</w:t>
      </w:r>
    </w:p>
    <w:p w:rsidR="00997B0C" w:rsidRDefault="00997B0C" w:rsidP="00997B0C">
      <w:pPr>
        <w:ind w:right="567"/>
      </w:pPr>
      <w:r w:rsidRPr="0059183D">
        <w:t xml:space="preserve">          </w:t>
      </w:r>
      <w:r>
        <w:t xml:space="preserve">  </w:t>
      </w:r>
      <w:r w:rsidRPr="0059183D">
        <w:t xml:space="preserve">2 </w:t>
      </w:r>
      <w:r>
        <w:t>К данной спецификации выполнена смета</w:t>
      </w:r>
      <w:r w:rsidRPr="00795FEF">
        <w:t xml:space="preserve"> </w:t>
      </w:r>
      <w:r>
        <w:rPr>
          <w:lang w:val="en-US"/>
        </w:rPr>
        <w:t>R</w:t>
      </w:r>
      <w:r>
        <w:t>4</w:t>
      </w:r>
      <w:r w:rsidRPr="00795FEF">
        <w:t>.</w:t>
      </w:r>
      <w:r>
        <w:rPr>
          <w:lang w:val="en-US"/>
        </w:rPr>
        <w:t>WZ</w:t>
      </w:r>
      <w:r>
        <w:t>73.3039.016.01.</w:t>
      </w:r>
      <w:r w:rsidRPr="00795FEF">
        <w:t>00.001</w:t>
      </w:r>
      <w:r>
        <w:t xml:space="preserve"> </w:t>
      </w:r>
    </w:p>
    <w:p w:rsidR="00997B0C" w:rsidRDefault="00997B0C" w:rsidP="00997B0C">
      <w:pPr>
        <w:ind w:right="567"/>
      </w:pPr>
      <w:r>
        <w:t xml:space="preserve">           </w:t>
      </w:r>
      <w:r w:rsidRPr="00795FEF">
        <w:t>(</w:t>
      </w:r>
      <w:r>
        <w:rPr>
          <w:lang w:val="en-US"/>
        </w:rPr>
        <w:t>R</w:t>
      </w:r>
      <w:r>
        <w:t>4</w:t>
      </w:r>
      <w:r w:rsidRPr="00795FEF">
        <w:t>.0</w:t>
      </w:r>
      <w:r>
        <w:t>3263</w:t>
      </w:r>
      <w:r w:rsidRPr="00795FEF">
        <w:t>.3.0.16)</w:t>
      </w:r>
    </w:p>
    <w:p w:rsidR="00DE544F" w:rsidRPr="00F96151" w:rsidRDefault="00F96151">
      <w:pPr>
        <w:ind w:left="680" w:right="567"/>
      </w:pPr>
      <w:r>
        <w:t>3 Изм.1 вносится  в связи с изменением объемно-планировочных решений здания ИБК с ЛКПП.</w:t>
      </w:r>
    </w:p>
    <w:p w:rsidR="00DE544F" w:rsidRDefault="00DE544F">
      <w:pPr>
        <w:ind w:left="680" w:right="567"/>
      </w:pPr>
    </w:p>
    <w:p w:rsidR="00DE544F" w:rsidRPr="001E0320" w:rsidRDefault="00DE544F">
      <w:pPr>
        <w:ind w:left="680" w:right="567"/>
        <w:sectPr w:rsidR="00DE544F" w:rsidRPr="001E0320">
          <w:headerReference w:type="default" r:id="rId13"/>
          <w:footerReference w:type="default" r:id="rId14"/>
          <w:pgSz w:w="11907" w:h="16840" w:code="9"/>
          <w:pgMar w:top="284" w:right="284" w:bottom="1797" w:left="1134" w:header="720" w:footer="720" w:gutter="0"/>
          <w:pgNumType w:start="2"/>
          <w:cols w:space="720"/>
        </w:sectPr>
      </w:pPr>
    </w:p>
    <w:p w:rsidR="00DE544F" w:rsidRDefault="00DE544F">
      <w:pPr>
        <w:rPr>
          <w:sz w:val="4"/>
        </w:rPr>
      </w:pPr>
    </w:p>
    <w:tbl>
      <w:tblPr>
        <w:tblW w:w="2239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1"/>
        <w:gridCol w:w="5265"/>
        <w:gridCol w:w="3752"/>
        <w:gridCol w:w="2308"/>
        <w:gridCol w:w="2598"/>
        <w:gridCol w:w="1322"/>
        <w:gridCol w:w="1126"/>
        <w:gridCol w:w="1253"/>
        <w:gridCol w:w="1254"/>
        <w:gridCol w:w="1858"/>
      </w:tblGrid>
      <w:tr w:rsidR="00DE544F">
        <w:trPr>
          <w:cantSplit/>
          <w:trHeight w:val="1040"/>
          <w:tblHeader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ind w:lef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Позиция</w:t>
            </w:r>
          </w:p>
        </w:tc>
        <w:tc>
          <w:tcPr>
            <w:tcW w:w="5265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и техническая характеристика</w:t>
            </w:r>
          </w:p>
        </w:tc>
        <w:tc>
          <w:tcPr>
            <w:tcW w:w="3752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Тип, марка, </w:t>
            </w:r>
            <w:r>
              <w:rPr>
                <w:b/>
                <w:bCs/>
              </w:rPr>
              <w:br/>
              <w:t xml:space="preserve">обозначение документа, </w:t>
            </w:r>
            <w:r>
              <w:rPr>
                <w:b/>
                <w:bCs/>
              </w:rPr>
              <w:br/>
              <w:t>опросного листа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</w:rPr>
            </w:pPr>
            <w:r>
              <w:rPr>
                <w:b/>
                <w:bCs/>
              </w:rPr>
              <w:t>Код</w:t>
            </w:r>
            <w:r>
              <w:rPr>
                <w:b/>
                <w:bCs/>
              </w:rPr>
              <w:br/>
              <w:t>оборудования,</w:t>
            </w:r>
            <w:r>
              <w:rPr>
                <w:b/>
                <w:bCs/>
              </w:rPr>
              <w:br/>
              <w:t>изделия,</w:t>
            </w:r>
            <w:r>
              <w:rPr>
                <w:b/>
                <w:bCs/>
              </w:rPr>
              <w:br/>
              <w:t>материала</w:t>
            </w:r>
          </w:p>
        </w:tc>
        <w:tc>
          <w:tcPr>
            <w:tcW w:w="259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Завод-изготовитель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Единица </w:t>
            </w:r>
            <w:r>
              <w:rPr>
                <w:b/>
                <w:bCs/>
              </w:rPr>
              <w:br/>
              <w:t>измерения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Коли-чество</w:t>
            </w:r>
          </w:p>
        </w:tc>
        <w:tc>
          <w:tcPr>
            <w:tcW w:w="250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Масса,</w:t>
            </w:r>
            <w:r>
              <w:rPr>
                <w:b/>
                <w:bCs/>
              </w:rPr>
              <w:br/>
              <w:t xml:space="preserve">кг 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DE544F">
        <w:trPr>
          <w:cantSplit/>
          <w:trHeight w:val="980"/>
          <w:tblHeader/>
        </w:trPr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ind w:left="-57"/>
              <w:jc w:val="center"/>
              <w:rPr>
                <w:b/>
                <w:bCs/>
              </w:rPr>
            </w:pPr>
          </w:p>
        </w:tc>
        <w:tc>
          <w:tcPr>
            <w:tcW w:w="5265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3752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230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259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112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</w:t>
            </w:r>
          </w:p>
        </w:tc>
        <w:tc>
          <w:tcPr>
            <w:tcW w:w="1858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</w:p>
        </w:tc>
      </w:tr>
      <w:tr w:rsidR="00DE544F">
        <w:trPr>
          <w:cantSplit/>
          <w:trHeight w:hRule="exact" w:val="322"/>
          <w:tblHeader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DE544F" w:rsidRDefault="00DE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DE544F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CD4DF7">
            <w:bookmarkStart w:id="0" w:name="C1"/>
            <w:bookmarkEnd w:id="0"/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Pr="00CD4DF7" w:rsidRDefault="00CD4DF7" w:rsidP="00CD4DF7">
            <w:pPr>
              <w:keepLines/>
              <w:jc w:val="both"/>
            </w:pPr>
            <w:r w:rsidRPr="00CD4DF7">
              <w:tab/>
              <w:t>1  Трубы стальные электросварные</w:t>
            </w:r>
          </w:p>
          <w:p w:rsidR="00CD4DF7" w:rsidRPr="00CD4DF7" w:rsidRDefault="00CD4DF7" w:rsidP="00CD4DF7">
            <w:pPr>
              <w:keepLines/>
              <w:jc w:val="both"/>
            </w:pPr>
            <w:r w:rsidRPr="00CD4DF7">
              <w:t xml:space="preserve"> Класс безопасности  4 по НП-001-97 (ПНАЭ Г-01-011-97)</w:t>
            </w:r>
          </w:p>
          <w:p w:rsidR="00DE544F" w:rsidRPr="00CD4DF7" w:rsidRDefault="00CD4DF7" w:rsidP="00CD4DF7">
            <w:pPr>
              <w:keepLines/>
              <w:jc w:val="both"/>
            </w:pPr>
            <w:r w:rsidRPr="00CD4DF7">
              <w:t xml:space="preserve"> Категория сейсмостойкости  </w:t>
            </w:r>
            <w:r>
              <w:rPr>
                <w:lang w:val="en-US"/>
              </w:rPr>
              <w:t>III</w:t>
            </w:r>
            <w:r w:rsidRPr="00CD4DF7">
              <w:t xml:space="preserve">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CD4DF7">
            <w:pPr>
              <w:rPr>
                <w:lang w:val="en-US"/>
              </w:rPr>
            </w:pPr>
            <w:r w:rsidRPr="00CD4DF7">
              <w:t xml:space="preserve"> </w:t>
            </w:r>
            <w:r>
              <w:rPr>
                <w:lang w:val="en-US"/>
              </w:rPr>
              <w:t>ГОСТ 10704-91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CD4DF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м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110,00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440,00</w:t>
            </w:r>
          </w:p>
        </w:tc>
        <w:tc>
          <w:tcPr>
            <w:tcW w:w="1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DE544F" w:rsidRDefault="00CD4DF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Pr="00AF4BDA" w:rsidRDefault="00CD4DF7" w:rsidP="00CD4DF7">
            <w:pPr>
              <w:keepLines/>
              <w:jc w:val="both"/>
            </w:pPr>
            <w:r w:rsidRPr="00AF4BDA">
              <w:tab/>
              <w:t>2  Трубы стальные электросварные</w:t>
            </w:r>
          </w:p>
          <w:p w:rsidR="00CD4DF7" w:rsidRPr="00AF4BDA" w:rsidRDefault="00CD4DF7" w:rsidP="00CD4DF7">
            <w:pPr>
              <w:keepLines/>
              <w:jc w:val="both"/>
            </w:pPr>
            <w:r w:rsidRPr="00AF4BDA">
              <w:t xml:space="preserve"> Класс безопасности  4 по НП-001-97 (ПНАЭ Г-01-011-97)</w:t>
            </w:r>
          </w:p>
          <w:p w:rsidR="00CD4DF7" w:rsidRPr="00AF4BDA" w:rsidRDefault="00CD4DF7" w:rsidP="00CD4DF7">
            <w:pPr>
              <w:keepLines/>
              <w:jc w:val="both"/>
            </w:pPr>
            <w:r w:rsidRPr="00AF4BDA">
              <w:t xml:space="preserve"> Категория сейсмостойкости  </w:t>
            </w:r>
            <w:r>
              <w:rPr>
                <w:lang w:val="en-US"/>
              </w:rPr>
              <w:t>III</w:t>
            </w:r>
            <w:r w:rsidRPr="00AF4BDA">
              <w:t xml:space="preserve">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rPr>
                <w:lang w:val="en-US"/>
              </w:rPr>
            </w:pPr>
            <w:r w:rsidRPr="00AF4BDA">
              <w:t xml:space="preserve"> </w:t>
            </w:r>
            <w:r>
              <w:rPr>
                <w:lang w:val="en-US"/>
              </w:rPr>
              <w:t>ГОСТ 10704-91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м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145,00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5,40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783,00</w:t>
            </w:r>
          </w:p>
        </w:tc>
        <w:tc>
          <w:tcPr>
            <w:tcW w:w="1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Pr="00AF4BDA" w:rsidRDefault="00CD4DF7" w:rsidP="00CD4DF7">
            <w:pPr>
              <w:keepLines/>
              <w:jc w:val="both"/>
            </w:pPr>
            <w:r w:rsidRPr="00AF4BDA">
              <w:tab/>
              <w:t>3  Трубы стальные электросварные</w:t>
            </w:r>
          </w:p>
          <w:p w:rsidR="00CD4DF7" w:rsidRPr="00AF4BDA" w:rsidRDefault="00CD4DF7" w:rsidP="00CD4DF7">
            <w:pPr>
              <w:keepLines/>
              <w:jc w:val="both"/>
            </w:pPr>
            <w:r w:rsidRPr="00AF4BDA">
              <w:t xml:space="preserve"> Класс безопасности  4 по НП-001-97 (ПНАЭ Г-01-011-97)</w:t>
            </w:r>
          </w:p>
          <w:p w:rsidR="00CD4DF7" w:rsidRPr="00AF4BDA" w:rsidRDefault="00CD4DF7" w:rsidP="00CD4DF7">
            <w:pPr>
              <w:keepLines/>
              <w:jc w:val="both"/>
            </w:pPr>
            <w:r w:rsidRPr="00AF4BDA">
              <w:t xml:space="preserve"> Категория сейсмостойкости  </w:t>
            </w:r>
            <w:r>
              <w:rPr>
                <w:lang w:val="en-US"/>
              </w:rPr>
              <w:t>III</w:t>
            </w:r>
            <w:r w:rsidRPr="00AF4BDA">
              <w:t xml:space="preserve">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rPr>
                <w:lang w:val="en-US"/>
              </w:rPr>
            </w:pPr>
            <w:r w:rsidRPr="00AF4BDA">
              <w:t xml:space="preserve"> </w:t>
            </w:r>
            <w:r>
              <w:rPr>
                <w:lang w:val="en-US"/>
              </w:rPr>
              <w:t>ГОСТ 10704-91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м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6,36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95,40</w:t>
            </w:r>
          </w:p>
        </w:tc>
        <w:tc>
          <w:tcPr>
            <w:tcW w:w="1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Pr="00AF4BDA" w:rsidRDefault="00CD4DF7" w:rsidP="00CD4DF7">
            <w:pPr>
              <w:keepLines/>
              <w:jc w:val="both"/>
            </w:pPr>
            <w:r w:rsidRPr="00AF4BDA">
              <w:tab/>
              <w:t>4  Трубы стальные водогазопроводные</w:t>
            </w:r>
          </w:p>
          <w:p w:rsidR="00CD4DF7" w:rsidRPr="00AF4BDA" w:rsidRDefault="00CD4DF7" w:rsidP="00CD4DF7">
            <w:pPr>
              <w:keepLines/>
              <w:jc w:val="both"/>
            </w:pPr>
            <w:r w:rsidRPr="00AF4BDA">
              <w:t xml:space="preserve"> Класс безопасности  4 по НП-001-97 (ПНАЭ Г-01-011-97)</w:t>
            </w:r>
          </w:p>
          <w:p w:rsidR="00CD4DF7" w:rsidRPr="00AF4BDA" w:rsidRDefault="00CD4DF7" w:rsidP="00CD4DF7">
            <w:pPr>
              <w:keepLines/>
              <w:jc w:val="both"/>
            </w:pPr>
            <w:r w:rsidRPr="00AF4BDA">
              <w:t xml:space="preserve"> Категория сейсмостойкости  </w:t>
            </w:r>
            <w:r>
              <w:rPr>
                <w:lang w:val="en-US"/>
              </w:rPr>
              <w:t>III</w:t>
            </w:r>
            <w:r w:rsidRPr="00AF4BDA">
              <w:t xml:space="preserve">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rPr>
                <w:lang w:val="en-US"/>
              </w:rPr>
            </w:pPr>
            <w:r w:rsidRPr="00AF4BDA">
              <w:t xml:space="preserve"> </w:t>
            </w:r>
            <w:r>
              <w:rPr>
                <w:lang w:val="en-US"/>
              </w:rPr>
              <w:t>ГОСТ 3262-75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м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80,00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92,80</w:t>
            </w:r>
          </w:p>
        </w:tc>
        <w:tc>
          <w:tcPr>
            <w:tcW w:w="1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D4DF7" w:rsidRPr="00AF4BDA" w:rsidRDefault="00CD4DF7" w:rsidP="00CD4DF7">
            <w:pPr>
              <w:keepLines/>
              <w:jc w:val="both"/>
            </w:pPr>
            <w:r w:rsidRPr="00AF4BDA">
              <w:tab/>
              <w:t>5  Трубы стальные водогазопроводные</w:t>
            </w:r>
          </w:p>
          <w:p w:rsidR="00CD4DF7" w:rsidRPr="00AF4BDA" w:rsidRDefault="00CD4DF7" w:rsidP="00CD4DF7">
            <w:pPr>
              <w:keepLines/>
              <w:jc w:val="both"/>
            </w:pPr>
            <w:r w:rsidRPr="00AF4BDA">
              <w:t xml:space="preserve"> Класс безопасности  4 по НП-001-97 (ПНАЭ Г-01-011-97)</w:t>
            </w:r>
          </w:p>
          <w:p w:rsidR="00CD4DF7" w:rsidRPr="00AF4BDA" w:rsidRDefault="00CD4DF7" w:rsidP="00CD4DF7">
            <w:pPr>
              <w:keepLines/>
              <w:jc w:val="both"/>
            </w:pPr>
            <w:r w:rsidRPr="00AF4BDA">
              <w:t xml:space="preserve"> Категория сейсмостойкости  </w:t>
            </w:r>
            <w:r>
              <w:rPr>
                <w:lang w:val="en-US"/>
              </w:rPr>
              <w:t>III</w:t>
            </w:r>
            <w:r w:rsidRPr="00AF4BDA">
              <w:t xml:space="preserve">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D4DF7" w:rsidRDefault="00CD4DF7">
            <w:pPr>
              <w:rPr>
                <w:lang w:val="en-US"/>
              </w:rPr>
            </w:pPr>
            <w:r w:rsidRPr="00AF4BDA">
              <w:t xml:space="preserve"> </w:t>
            </w:r>
            <w:r>
              <w:rPr>
                <w:lang w:val="en-US"/>
              </w:rPr>
              <w:t>ГОСТ 3262-75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D4DF7" w:rsidRDefault="00CD4DF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м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30,00</w:t>
            </w:r>
          </w:p>
        </w:tc>
        <w:tc>
          <w:tcPr>
            <w:tcW w:w="18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CD4DF7" w:rsidRDefault="00CD4DF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</w:tbl>
    <w:p w:rsidR="00DE544F" w:rsidRDefault="00DE544F">
      <w:pPr>
        <w:rPr>
          <w:lang w:val="en-US"/>
        </w:rPr>
      </w:pPr>
    </w:p>
    <w:p w:rsidR="00DE544F" w:rsidRDefault="00DE544F">
      <w:pPr>
        <w:rPr>
          <w:lang w:val="en-US"/>
        </w:rPr>
      </w:pPr>
    </w:p>
    <w:p w:rsidR="00983CF1" w:rsidRDefault="00983CF1">
      <w:pPr>
        <w:rPr>
          <w:lang w:val="en-US"/>
        </w:rPr>
      </w:pPr>
    </w:p>
    <w:p w:rsidR="00983CF1" w:rsidRPr="00B42D94" w:rsidRDefault="00983CF1" w:rsidP="00983CF1">
      <w:pPr>
        <w:numPr>
          <w:ilvl w:val="0"/>
          <w:numId w:val="29"/>
        </w:numPr>
        <w:jc w:val="both"/>
        <w:rPr>
          <w:szCs w:val="24"/>
        </w:rPr>
      </w:pPr>
      <w:r w:rsidRPr="00B42D94">
        <w:rPr>
          <w:szCs w:val="24"/>
        </w:rPr>
        <w:t>Данная «Спецификация оборудования, изделий и материалов» составлена к рабочим</w:t>
      </w:r>
    </w:p>
    <w:p w:rsidR="00983CF1" w:rsidRPr="00B42D94" w:rsidRDefault="00983CF1" w:rsidP="00983CF1">
      <w:pPr>
        <w:jc w:val="both"/>
        <w:rPr>
          <w:szCs w:val="24"/>
        </w:rPr>
      </w:pPr>
      <w:r w:rsidRPr="00B42D94">
        <w:rPr>
          <w:szCs w:val="24"/>
        </w:rPr>
        <w:t xml:space="preserve">чертежам </w:t>
      </w:r>
      <w:r w:rsidRPr="00B42D94">
        <w:rPr>
          <w:szCs w:val="24"/>
          <w:lang w:val="en-US"/>
        </w:rPr>
        <w:t>R</w:t>
      </w:r>
      <w:r w:rsidRPr="00B42D94">
        <w:rPr>
          <w:szCs w:val="24"/>
        </w:rPr>
        <w:t xml:space="preserve">4.03263.1.0.14 </w:t>
      </w:r>
      <w:r w:rsidR="002C487F">
        <w:rPr>
          <w:szCs w:val="24"/>
        </w:rPr>
        <w:t>изм.1</w:t>
      </w:r>
      <w:r w:rsidRPr="00B42D94">
        <w:rPr>
          <w:szCs w:val="24"/>
        </w:rPr>
        <w:t xml:space="preserve"> Инженерно-бытовой корпус с людским КПП. Отопление».</w:t>
      </w:r>
    </w:p>
    <w:p w:rsidR="00983CF1" w:rsidRPr="002C487F" w:rsidRDefault="00983CF1">
      <w:pPr>
        <w:sectPr w:rsidR="00983CF1" w:rsidRPr="002C487F">
          <w:headerReference w:type="default" r:id="rId15"/>
          <w:footerReference w:type="default" r:id="rId16"/>
          <w:pgSz w:w="23814" w:h="16840" w:orient="landscape" w:code="8"/>
          <w:pgMar w:top="284" w:right="284" w:bottom="4537" w:left="1162" w:header="284" w:footer="284" w:gutter="0"/>
          <w:cols w:space="720"/>
        </w:sectPr>
      </w:pPr>
    </w:p>
    <w:p w:rsidR="00DE544F" w:rsidRPr="002C487F" w:rsidRDefault="00DE544F">
      <w:pPr>
        <w:rPr>
          <w:sz w:val="4"/>
        </w:rPr>
      </w:pPr>
    </w:p>
    <w:tbl>
      <w:tblPr>
        <w:tblW w:w="2235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1"/>
        <w:gridCol w:w="5265"/>
        <w:gridCol w:w="3752"/>
        <w:gridCol w:w="2308"/>
        <w:gridCol w:w="2598"/>
        <w:gridCol w:w="1322"/>
        <w:gridCol w:w="1126"/>
        <w:gridCol w:w="1253"/>
        <w:gridCol w:w="1254"/>
        <w:gridCol w:w="1811"/>
      </w:tblGrid>
      <w:tr w:rsidR="00DE544F" w:rsidTr="002141B9">
        <w:trPr>
          <w:cantSplit/>
          <w:trHeight w:val="1040"/>
          <w:tblHeader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ind w:lef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Позиция</w:t>
            </w:r>
          </w:p>
        </w:tc>
        <w:tc>
          <w:tcPr>
            <w:tcW w:w="5265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и техническая характеристика</w:t>
            </w:r>
          </w:p>
        </w:tc>
        <w:tc>
          <w:tcPr>
            <w:tcW w:w="3752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Тип, марка, </w:t>
            </w:r>
            <w:r>
              <w:rPr>
                <w:b/>
                <w:bCs/>
              </w:rPr>
              <w:br/>
              <w:t xml:space="preserve">обозначение документа, </w:t>
            </w:r>
            <w:r>
              <w:rPr>
                <w:b/>
                <w:bCs/>
              </w:rPr>
              <w:br/>
              <w:t>опросного листа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Код </w:t>
            </w:r>
            <w:r>
              <w:rPr>
                <w:b/>
                <w:bCs/>
              </w:rPr>
              <w:br/>
              <w:t>оборудования,</w:t>
            </w:r>
            <w:r>
              <w:rPr>
                <w:b/>
                <w:bCs/>
              </w:rPr>
              <w:br/>
              <w:t>изделия,</w:t>
            </w:r>
            <w:r>
              <w:rPr>
                <w:b/>
                <w:bCs/>
              </w:rPr>
              <w:br/>
              <w:t>материала</w:t>
            </w:r>
          </w:p>
        </w:tc>
        <w:tc>
          <w:tcPr>
            <w:tcW w:w="259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Завод-изготовитель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Единица </w:t>
            </w:r>
            <w:r>
              <w:rPr>
                <w:b/>
                <w:bCs/>
              </w:rPr>
              <w:br/>
              <w:t>измерения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Коли-чество</w:t>
            </w:r>
          </w:p>
        </w:tc>
        <w:tc>
          <w:tcPr>
            <w:tcW w:w="250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Масса,</w:t>
            </w:r>
            <w:r>
              <w:rPr>
                <w:b/>
                <w:bCs/>
              </w:rPr>
              <w:br/>
              <w:t xml:space="preserve">кг 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DE544F" w:rsidTr="002141B9">
        <w:trPr>
          <w:cantSplit/>
          <w:trHeight w:val="980"/>
          <w:tblHeader/>
        </w:trPr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ind w:left="-57"/>
              <w:jc w:val="center"/>
              <w:rPr>
                <w:b/>
                <w:bCs/>
              </w:rPr>
            </w:pPr>
          </w:p>
        </w:tc>
        <w:tc>
          <w:tcPr>
            <w:tcW w:w="5265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3752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230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259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112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</w:t>
            </w:r>
          </w:p>
        </w:tc>
        <w:tc>
          <w:tcPr>
            <w:tcW w:w="181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DE544F" w:rsidRDefault="00DE544F">
            <w:pPr>
              <w:spacing w:before="120"/>
              <w:jc w:val="center"/>
              <w:rPr>
                <w:b/>
                <w:bCs/>
              </w:rPr>
            </w:pPr>
          </w:p>
        </w:tc>
      </w:tr>
      <w:tr w:rsidR="00DE544F" w:rsidTr="002141B9">
        <w:trPr>
          <w:cantSplit/>
          <w:trHeight w:hRule="exact" w:val="322"/>
          <w:tblHeader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DE544F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DE544F" w:rsidRDefault="00DE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DE544F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44F" w:rsidRDefault="00CD4DF7">
            <w:bookmarkStart w:id="1" w:name="C2"/>
            <w:bookmarkEnd w:id="1"/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  Трубы стальные водогазопроводные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DE544F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CD4DF7">
            <w:r>
              <w:t xml:space="preserve"> ГОСТ 3262-75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CD4DF7">
            <w:pPr>
              <w:jc w:val="center"/>
            </w:pPr>
            <w:r>
              <w:t xml:space="preserve">-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CD4DF7">
            <w:pPr>
              <w:jc w:val="center"/>
            </w:pPr>
            <w:r>
              <w:t>м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CD4DF7">
            <w:pPr>
              <w:jc w:val="center"/>
            </w:pPr>
            <w:r>
              <w:t>40,00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CD4DF7">
            <w:pPr>
              <w:jc w:val="center"/>
            </w:pPr>
            <w:r>
              <w:t>2,12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44F" w:rsidRDefault="00CD4DF7">
            <w:pPr>
              <w:jc w:val="center"/>
            </w:pPr>
            <w:r>
              <w:t>84,80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DE544F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7  Трубы стальные водогазопроводные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ГОСТ 3262-75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-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м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60,00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2,73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163,80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8  Трубы стальные водогазопроводные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ГОСТ 3262-75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-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м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70,00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3,33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233,10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9  Труба полипропиленовая</w:t>
            </w:r>
          </w:p>
          <w:p w:rsidR="00CD4DF7" w:rsidRDefault="00CD4DF7" w:rsidP="00CD4DF7">
            <w:pPr>
              <w:jc w:val="both"/>
            </w:pPr>
            <w:r>
              <w:t xml:space="preserve">  Труба полипропиленовая Ekoplastic Therm 20x3,2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Ekoplastik Therm  EN ISO 15874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м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1160,00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238,96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9  Труба полипропиленовая</w:t>
            </w:r>
          </w:p>
          <w:p w:rsidR="00CD4DF7" w:rsidRDefault="00CD4DF7" w:rsidP="00CD4DF7">
            <w:pPr>
              <w:jc w:val="both"/>
            </w:pPr>
            <w:r>
              <w:t xml:space="preserve">  Труба полипропиленовая Ekoplastic Therm 20x3,2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Ekoplastik Therm  EN ISO 15874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м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1160,00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238,96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10  Труба полипропиленовая</w:t>
            </w:r>
          </w:p>
          <w:p w:rsidR="00CD4DF7" w:rsidRDefault="00CD4DF7" w:rsidP="00CD4DF7">
            <w:pPr>
              <w:jc w:val="both"/>
            </w:pPr>
            <w:r>
              <w:t xml:space="preserve">  Труба полипропиленовая Ekoplastic Therm 25x4,0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Ecoplastik Therm  EN ISO 15874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м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340,00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115,26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11  Труба полипропиленовая</w:t>
            </w:r>
          </w:p>
          <w:p w:rsidR="00CD4DF7" w:rsidRDefault="00CD4DF7" w:rsidP="00CD4DF7">
            <w:pPr>
              <w:jc w:val="both"/>
            </w:pPr>
            <w:r>
              <w:t xml:space="preserve">  Труба полипропиленовая Ekoplastic Therm 32x5,4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Ecoplastik Therm  EN ISO 15874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м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190,00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0,54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102,22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12  Труба полипропиленовая</w:t>
            </w:r>
          </w:p>
          <w:p w:rsidR="00CD4DF7" w:rsidRDefault="00CD4DF7" w:rsidP="00CD4DF7">
            <w:pPr>
              <w:jc w:val="both"/>
            </w:pPr>
            <w:r>
              <w:t xml:space="preserve">  Труба полипропиленовая Ekoplastic Therm 40х6,7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Ecoplastik Therm  EN ISO 15874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м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25,00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0,79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19,68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4WZ73S472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13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dу15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ШТЕРМАКС-GR, код 1 4217 62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4WZ73S374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14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dу20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ШТЕРМАКС-GR, код 1 4217 62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4WZ73S442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15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dу20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ШТЕРМАКС-GR, код 1 4217 62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4WZ73S448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16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dу20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bookmarkStart w:id="2" w:name="_GoBack"/>
            <w:bookmarkEnd w:id="2"/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ШТЕРМАКС-GR, код 1 4217 62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4WZ73S454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17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dу20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ШТЕРМАКС-GR, код 1 4217 62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4WZ73S463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18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dу20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ШТЕРМАКС-GR, код 1 4217 62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4WZ73S497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19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dу20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ШТЕРМАКС-GR, код 1 4217 62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4WZ73S403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20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dу25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E873AC">
            <w:r>
              <w:t xml:space="preserve"> ШТЕРМАКС-GR, код 1 4217 6</w:t>
            </w:r>
            <w:r w:rsidR="00E873AC">
              <w:rPr>
                <w:lang w:val="en-US"/>
              </w:rPr>
              <w:t>3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4WZ73S422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21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dу25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E873AC">
            <w:r>
              <w:t xml:space="preserve"> ШТЕРМАКС-GR, код 1 4217 6</w:t>
            </w:r>
            <w:r w:rsidR="00E873AC">
              <w:rPr>
                <w:lang w:val="en-US"/>
              </w:rPr>
              <w:t>3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4WZ73S426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22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dу25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E873AC">
            <w:r>
              <w:t xml:space="preserve"> ШТЕРМАКС-GR, код 1 4217 6</w:t>
            </w:r>
            <w:r w:rsidR="00E873AC">
              <w:rPr>
                <w:lang w:val="en-US"/>
              </w:rPr>
              <w:t>3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4WZ73S439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23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dу25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E873AC">
            <w:r>
              <w:t xml:space="preserve"> ШТЕРМАКС-GR, код 1 4217 6</w:t>
            </w:r>
            <w:r w:rsidR="00E873AC">
              <w:rPr>
                <w:lang w:val="en-US"/>
              </w:rPr>
              <w:t>3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4WZ73S466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24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dу25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E873AC">
            <w:r>
              <w:t xml:space="preserve"> ШТЕРМАКС-GR, код 1 4217 6</w:t>
            </w:r>
            <w:r w:rsidR="00E873AC">
              <w:rPr>
                <w:lang w:val="en-US"/>
              </w:rPr>
              <w:t>3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4WZ73S484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25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dу25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E873AC">
            <w:r>
              <w:t xml:space="preserve"> ШТЕРМАКС-GR, код 1 4217 6</w:t>
            </w:r>
            <w:r w:rsidR="00E873AC">
              <w:rPr>
                <w:lang w:val="en-US"/>
              </w:rPr>
              <w:t>3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4WZ73S503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26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dу25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E873AC">
            <w:r>
              <w:t xml:space="preserve"> ШТЕРМАКС-GR, код 1 4217 6</w:t>
            </w:r>
            <w:r w:rsidR="00E873AC">
              <w:rPr>
                <w:lang w:val="en-US"/>
              </w:rPr>
              <w:t>3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4WZ73S395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27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dу32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E873AC">
            <w:r>
              <w:t xml:space="preserve"> ШТЕРМАКС-GR, код 1 4217 6</w:t>
            </w:r>
            <w:r w:rsidR="00E873AC">
              <w:rPr>
                <w:lang w:val="en-US"/>
              </w:rPr>
              <w:t>4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4WZ73S411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28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dу32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E873AC">
            <w:r>
              <w:t xml:space="preserve"> ШТЕРМАКС-GR, код 1 4217 6</w:t>
            </w:r>
            <w:r w:rsidR="00E873AC">
              <w:rPr>
                <w:lang w:val="en-US"/>
              </w:rPr>
              <w:t>4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4WZ73S414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29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dу32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E873AC">
            <w:r>
              <w:t xml:space="preserve"> ШТЕРМАКС-GR, код 1 4217 6</w:t>
            </w:r>
            <w:r w:rsidR="00E873AC">
              <w:rPr>
                <w:lang w:val="en-US"/>
              </w:rPr>
              <w:t>4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4WZ73S435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30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dу32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E873AC">
            <w:r>
              <w:t xml:space="preserve"> ШТЕРМАКС-GR, код 1 4217 6</w:t>
            </w:r>
            <w:r w:rsidR="00E873AC">
              <w:rPr>
                <w:lang w:val="en-US"/>
              </w:rPr>
              <w:t>4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4WZ73S479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31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dу32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E873AC">
            <w:r>
              <w:t xml:space="preserve"> ШТЕРМАКС-GR, код 1 4217 6</w:t>
            </w:r>
            <w:r w:rsidR="00E873AC">
              <w:rPr>
                <w:lang w:val="en-US"/>
              </w:rPr>
              <w:t>4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4WZ73S490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32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dу32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E873AC">
            <w:r>
              <w:t xml:space="preserve"> ШТЕРМАКС-GR, код 1 4217 6</w:t>
            </w:r>
            <w:r w:rsidR="00E873AC">
              <w:rPr>
                <w:lang w:val="en-US"/>
              </w:rPr>
              <w:t>4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4WZ73S509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33  Балансировочный вентиль</w:t>
            </w:r>
          </w:p>
          <w:p w:rsidR="00CD4DF7" w:rsidRDefault="00CD4DF7" w:rsidP="00CD4DF7">
            <w:pPr>
              <w:jc w:val="both"/>
            </w:pPr>
            <w:r>
              <w:t xml:space="preserve">  Балансировочный вентиль с прямым шпинд</w:t>
            </w:r>
            <w:r>
              <w:t>е</w:t>
            </w:r>
            <w:r>
              <w:t>лем муфтовый без измерительных клапанов с предварительной настройкой, с цифровыми п</w:t>
            </w:r>
            <w:r>
              <w:t>о</w:t>
            </w:r>
            <w:r>
              <w:t>казаниями уровня настройки в окне маховика dу32 tмакс.=120 С, PN=1,0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E873AC">
            <w:r>
              <w:t xml:space="preserve"> ШТЕРМАКС-GR, код 1 4217 6</w:t>
            </w:r>
            <w:r w:rsidR="00E873AC">
              <w:rPr>
                <w:lang w:val="en-US"/>
              </w:rPr>
              <w:t>4</w:t>
            </w:r>
            <w:r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4WZ73S473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34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DN=15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Pr="00622D71" w:rsidRDefault="00CD4DF7">
            <w:pPr>
              <w:rPr>
                <w:lang w:val="en-US"/>
              </w:rPr>
            </w:pPr>
            <w:r>
              <w:t xml:space="preserve"> Арт. 1 4007 </w:t>
            </w:r>
            <w:r w:rsidR="00622D71">
              <w:rPr>
                <w:lang w:val="en-US"/>
              </w:rPr>
              <w:t>01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4WZ73S303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35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DN=20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Арт. 1 4007 02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4WZ73S444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36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DN=20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Арт. 1 4007 02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4WZ73S450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37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DN=20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Арт. 1 4007 02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4WZ73S456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38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DN=20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Арт. 1 4007 02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4WZ73S458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39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DN=20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Арт. 1 4007 02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4WZ73S493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40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DN=20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Арт. 1 4007 02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4WZ73S404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41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DN=25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622D71">
            <w:r>
              <w:t xml:space="preserve"> Арт. 1 4007 0</w:t>
            </w:r>
            <w:r>
              <w:rPr>
                <w:lang w:val="en-US"/>
              </w:rPr>
              <w:t>3</w:t>
            </w:r>
            <w:r w:rsidR="00CD4DF7"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4WZ73S419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42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DN=25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622D71">
            <w:r>
              <w:t xml:space="preserve"> Арт. 1 4007 0</w:t>
            </w:r>
            <w:r>
              <w:rPr>
                <w:lang w:val="en-US"/>
              </w:rPr>
              <w:t>3</w:t>
            </w:r>
            <w:r w:rsidR="00CD4DF7"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4WZ73S428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43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DN=25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622D71">
            <w:r>
              <w:t xml:space="preserve"> Арт. 1 4007 0</w:t>
            </w:r>
            <w:r>
              <w:rPr>
                <w:lang w:val="en-US"/>
              </w:rPr>
              <w:t>3</w:t>
            </w:r>
            <w:r w:rsidR="00CD4DF7"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4WZ73S437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44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DN=25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622D71">
            <w:r>
              <w:t xml:space="preserve"> Арт. 1 4007 0</w:t>
            </w:r>
            <w:r>
              <w:rPr>
                <w:lang w:val="en-US"/>
              </w:rPr>
              <w:t>3</w:t>
            </w:r>
            <w:r w:rsidR="00CD4DF7"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4WZ73S464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45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DN=25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695FD9">
            <w:r>
              <w:t xml:space="preserve"> Арт. 1 4007 0</w:t>
            </w:r>
            <w:r>
              <w:rPr>
                <w:lang w:val="en-US"/>
              </w:rPr>
              <w:t>3</w:t>
            </w:r>
            <w:r w:rsidR="00CD4DF7"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4WZ73S480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46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DN=25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695FD9">
            <w:r>
              <w:t xml:space="preserve"> Арт. 1 4007 0</w:t>
            </w:r>
            <w:r>
              <w:rPr>
                <w:lang w:val="en-US"/>
              </w:rPr>
              <w:t>3</w:t>
            </w:r>
            <w:r w:rsidR="00CD4DF7"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4WZ73S499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47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DN=25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695FD9">
            <w:r>
              <w:t xml:space="preserve"> Арт. 1 4007 0</w:t>
            </w:r>
            <w:r>
              <w:rPr>
                <w:lang w:val="en-US"/>
              </w:rPr>
              <w:t>3</w:t>
            </w:r>
            <w:r w:rsidR="00CD4DF7"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4WZ73S396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48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DN=32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695FD9">
            <w:r>
              <w:t xml:space="preserve"> Арт. 1 4007 0</w:t>
            </w:r>
            <w:r>
              <w:rPr>
                <w:lang w:val="en-US"/>
              </w:rPr>
              <w:t>4</w:t>
            </w:r>
            <w:r w:rsidR="00CD4DF7"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4WZ73S408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49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DN=32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Pr="002E6F72" w:rsidRDefault="00CD4DF7">
            <w:pPr>
              <w:rPr>
                <w:lang w:val="en-US"/>
              </w:rPr>
            </w:pPr>
            <w:r>
              <w:t xml:space="preserve"> Арт. 1 4007 0</w:t>
            </w:r>
            <w:r w:rsidR="002E6F72">
              <w:rPr>
                <w:lang w:val="en-US"/>
              </w:rPr>
              <w:t>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4WZ73S416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50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DN=32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2E6F72">
            <w:r>
              <w:t xml:space="preserve"> Арт. 1 4007 0</w:t>
            </w:r>
            <w:r>
              <w:rPr>
                <w:lang w:val="en-US"/>
              </w:rPr>
              <w:t>4</w:t>
            </w:r>
            <w:r w:rsidR="00CD4DF7"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4WZ73S431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51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DN=32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2E6F72">
            <w:r>
              <w:t xml:space="preserve"> Арт. 1 4007 0</w:t>
            </w:r>
            <w:r>
              <w:rPr>
                <w:lang w:val="en-US"/>
              </w:rPr>
              <w:t>4</w:t>
            </w:r>
            <w:r w:rsidR="00CD4DF7"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4WZ73S476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52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DN=32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2E6F72">
            <w:r>
              <w:t xml:space="preserve"> Арт. 1 4007 0</w:t>
            </w:r>
            <w:r>
              <w:rPr>
                <w:lang w:val="en-US"/>
              </w:rPr>
              <w:t>4</w:t>
            </w:r>
            <w:r w:rsidR="00CD4DF7"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4WZ73S505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53  Клапан автоматический  балансир</w:t>
            </w:r>
            <w:r>
              <w:t>о</w:t>
            </w:r>
            <w:r>
              <w:t>вочный регулятор перепада давления</w:t>
            </w:r>
          </w:p>
          <w:p w:rsidR="00CD4DF7" w:rsidRDefault="00CD4DF7" w:rsidP="00CD4DF7">
            <w:pPr>
              <w:jc w:val="both"/>
            </w:pPr>
            <w:r>
              <w:t xml:space="preserve">  Клапан автоматический балансировочный р</w:t>
            </w:r>
            <w:r>
              <w:t>е</w:t>
            </w:r>
            <w:r>
              <w:t>гулятор перепада давления в комплекте с и</w:t>
            </w:r>
            <w:r>
              <w:t>м</w:t>
            </w:r>
            <w:r>
              <w:t>пульсной трубкой L=1000 мм DN=32 мм Pp=1 Мпа Tр=110 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2E6F72">
            <w:r>
              <w:t xml:space="preserve"> Арт. 1 4007 0</w:t>
            </w:r>
            <w:r>
              <w:rPr>
                <w:lang w:val="en-US"/>
              </w:rPr>
              <w:t>4</w:t>
            </w:r>
            <w:r w:rsidR="00CD4DF7">
              <w:t xml:space="preserve">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4WZ73S218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54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4WZ73S219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55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4WZ73S220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56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4WZ73S221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57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4WZ73S222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58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4WZ73S223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59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4WZ73S224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60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4WZ73S225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61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4WZ73S226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62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4WZ73S227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63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4WZ73S228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64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4WZ73S229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65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4WZ73S230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66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4WZ73S231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67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4WZ73S232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68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4WZ73S233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69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4WZ73S234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70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4WZ73S235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71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4WZ73S236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72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4WZ73S237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73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4WZ73S238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74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4WZ73S239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75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4WZ73S240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76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4WZ73S241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77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4WZ73S242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78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4WZ73S243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79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4WZ73S244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80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4WZ73S245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81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4WZ73S246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82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4WZ73S247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83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4WZ73S248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84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4WZ73S249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85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4WZ73S250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86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4WZ73S251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87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4WZ73S252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88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4WZ73S253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89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4WZ73S254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90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4WZ73S255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91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4WZ73S256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92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4WZ73S257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93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4WZ73S258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94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4WZ73S259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95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4WZ73S260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96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4WZ73S261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97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4WZ73S262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98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4WZ73S263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99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4WZ73S264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100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4WZ73S265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101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4WZ73S267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102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4WZ73S268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103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4WZ73S269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104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4WZ73S270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105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4WZ73S271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106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4WZ73S272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107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4WZ73S273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108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4WZ73S274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109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4WZ73S275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110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4WZ73S276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111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4WZ73S277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112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4WZ73S278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113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4WZ73S279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114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4WZ73S280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115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4WZ73S281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116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4WZ73S282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117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4WZ73S283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118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4WZ73S284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119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4WZ73S285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120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4WZ73S286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121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4WZ73S287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122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4WZ73S288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123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4WZ73S289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124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4WZ73S290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125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4WZ73S291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126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4WZ73S292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127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4WZ73S293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128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4WZ73S294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129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4WZ73S295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130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4WZ73S296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131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4WZ73S297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132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4WZ73S298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133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4WZ73S299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134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4WZ73S300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135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4WZ73S301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136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4WZ73S305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137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4WZ73S306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138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4WZ73S307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139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4WZ73S308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140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4WZ73S309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141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4WZ73S310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142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4WZ73S311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143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4WZ73S312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144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4WZ73S313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145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4WZ73S314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146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4WZ73S315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147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4WZ73S316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148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4WZ73S317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149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4WZ73S318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150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4WZ73S319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151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4WZ73S320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152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4WZ73S321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153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4WZ73S322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154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4WZ73S333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155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4WZ73S334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156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4WZ73S335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157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4WZ73S336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158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4WZ73S337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159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4WZ73S338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160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4WZ73S339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161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4WZ73S340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162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4WZ73S341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163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4WZ73S342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164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4WZ73S343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165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4WZ73S344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166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4WZ73S345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167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4WZ73S346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168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4WZ73S347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169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4WZ73S348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170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4WZ73S349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171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4WZ73S350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172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4WZ73S351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173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4WZ73S352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174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4WZ73S353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175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4WZ73S354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176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4WZ73S355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177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4WZ73S356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178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4WZ73S357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179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4WZ73S358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180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4WZ73S359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181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4WZ73S360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182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4WZ73S361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183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4WZ73S362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184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4WZ73S363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185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4WZ73S364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186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4WZ73S365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187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4WZ73S366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188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4WZ73S367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189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4WZ73S368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190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4WZ73S369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191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4WZ73S370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192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4WZ73S371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193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4WZ73S372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194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4WZ73S375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195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4WZ73S376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196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4WZ73S377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197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4WZ73S378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198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4WZ73S379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199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4WZ73S380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200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4WZ73S381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201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4WZ73S382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202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4WZ73S383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203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4WZ73S384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204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4WZ73S385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205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4WZ73S386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206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4WZ73S387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207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4WZ73S388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208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4WZ73S389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209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4WZ73S390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210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4WZ73S391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211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4WZ73S392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212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4WZ73S393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213  Термостатический клапан</w:t>
            </w:r>
          </w:p>
          <w:p w:rsidR="00CD4DF7" w:rsidRDefault="00CD4DF7" w:rsidP="00CD4DF7">
            <w:pPr>
              <w:jc w:val="both"/>
            </w:pPr>
            <w:r>
              <w:t xml:space="preserve">  Термостатический клапан проходной с плавной скрытой преднастройкой для двухтрубной с</w:t>
            </w:r>
            <w:r>
              <w:t>и</w:t>
            </w:r>
            <w:r>
              <w:t>стемы отопления со специальной муфтой для резьбовой трубы и фитингов dу=15 мм, tмакс = 120 С, РN=1,0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ГЕРЦ-TS-90-V, код 1 7723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HERZ Armaturen Ges.m.b.H ООО Те</w:t>
            </w:r>
            <w:r>
              <w:t>п</w:t>
            </w:r>
            <w:r>
              <w:t xml:space="preserve">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4WA15W001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214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0,5 кВт, напряжение питания 220 В, 50 Гц, размер</w:t>
            </w:r>
            <w:r>
              <w:t>а</w:t>
            </w:r>
            <w:r>
              <w:t>ми 390х425(h)х72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500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4WA15W003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215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0,5 кВт, напряжение питания 220 В, 50 Гц, размер</w:t>
            </w:r>
            <w:r>
              <w:t>а</w:t>
            </w:r>
            <w:r>
              <w:t>ми 390х425(h)х72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500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4WA15W004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216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0,5 кВт, напряжение питания 220 В, 50 Гц, размер</w:t>
            </w:r>
            <w:r>
              <w:t>а</w:t>
            </w:r>
            <w:r>
              <w:t>ми 390х425(h)х72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500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4WA15W005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217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0,5 кВт, напряжение питания 220 В, 50 Гц, размер</w:t>
            </w:r>
            <w:r>
              <w:t>а</w:t>
            </w:r>
            <w:r>
              <w:t>ми 390х425(h)х72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500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4WA15W006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218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0,5 кВт, напряжение питания 220 В, 50 Гц, размер</w:t>
            </w:r>
            <w:r>
              <w:t>а</w:t>
            </w:r>
            <w:r>
              <w:t>ми 390х425(h)х72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500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4WA15W007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219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0,5 кВт, напряжение питания 220 В, 50 Гц, размер</w:t>
            </w:r>
            <w:r>
              <w:t>а</w:t>
            </w:r>
            <w:r>
              <w:t>ми 390х425(h)х72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500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4WA15W008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220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0,5 кВт, напряжение питания 220 В, 50 Гц, размер</w:t>
            </w:r>
            <w:r>
              <w:t>а</w:t>
            </w:r>
            <w:r>
              <w:t>ми 390х425(h)х72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500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4WA15W009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221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0,5 кВт, напряжение питания 220 В, 50 Гц, размер</w:t>
            </w:r>
            <w:r>
              <w:t>а</w:t>
            </w:r>
            <w:r>
              <w:t>ми 390х425(h)х72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500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4WA15W010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222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0,5 кВт, напряжение питания 220 В, 50 Гц, размер</w:t>
            </w:r>
            <w:r>
              <w:t>а</w:t>
            </w:r>
            <w:r>
              <w:t>ми 390х425(h)х72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500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4WA15W011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223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0,5 кВт, напряжение питания 220 В, 50 Гц, размер</w:t>
            </w:r>
            <w:r>
              <w:t>а</w:t>
            </w:r>
            <w:r>
              <w:t>ми 390х425(h)х72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500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4WA15W012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224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0,5 кВт, напряжение питания 220 В, 50 Гц, размер</w:t>
            </w:r>
            <w:r>
              <w:t>а</w:t>
            </w:r>
            <w:r>
              <w:t>ми 390х425(h)х72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500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4WA15W013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225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0,5 кВт, напряжение питания 220 В, 50 Гц, размер</w:t>
            </w:r>
            <w:r>
              <w:t>а</w:t>
            </w:r>
            <w:r>
              <w:t>ми 390х425(h)х72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500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4WA15W014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226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0,5 кВт, напряжение питания 220 В, 50 Гц, размер</w:t>
            </w:r>
            <w:r>
              <w:t>а</w:t>
            </w:r>
            <w:r>
              <w:t>ми 390х425(h)х72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500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4WA15W015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227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0,5 кВт, напряжение питания 220 В, 50 Гц, размер</w:t>
            </w:r>
            <w:r>
              <w:t>а</w:t>
            </w:r>
            <w:r>
              <w:t>ми 390х425(h)х72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500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4WA15W016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228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0,5 кВт, напряжение питания 220 В, 50 Гц, размер</w:t>
            </w:r>
            <w:r>
              <w:t>а</w:t>
            </w:r>
            <w:r>
              <w:t>ми 390х425(h)х72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500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4WA15W002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229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1,0 кВт, напряжение питания 220 В, 50 Гц, размер</w:t>
            </w:r>
            <w:r>
              <w:t>а</w:t>
            </w:r>
            <w:r>
              <w:t>ми 540х425(h)х72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1000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8,00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8,00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4WA15W017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230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1,0 кВт, напряжение питания 220 В, 50 Гц, размер</w:t>
            </w:r>
            <w:r>
              <w:t>а</w:t>
            </w:r>
            <w:r>
              <w:t>ми 540х425(h)х72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1000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8,00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8,00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4WA15W018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231  Электрический обогреватель</w:t>
            </w:r>
          </w:p>
          <w:p w:rsidR="00CD4DF7" w:rsidRDefault="00CD4DF7" w:rsidP="00CD4DF7">
            <w:pPr>
              <w:jc w:val="both"/>
            </w:pPr>
            <w:r>
              <w:t xml:space="preserve">  Электрический обогреватель мощностью 1,0 кВт, напряжение питания 220 В, 50 Гц, размер</w:t>
            </w:r>
            <w:r>
              <w:t>а</w:t>
            </w:r>
            <w:r>
              <w:t>ми 540х425(h)х72 с температурой нагрева вне</w:t>
            </w:r>
            <w:r>
              <w:t>ш</w:t>
            </w:r>
            <w:r>
              <w:t>ней поверхности корпуса не более 50 °С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NOIROT Antichoc 1000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NOIROT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8,00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8,00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232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5 секций. Номинал</w:t>
            </w:r>
            <w:r>
              <w:t>ь</w:t>
            </w:r>
            <w:r>
              <w:t>ным тепловым потоком 139 Вт/секц, глубиной 90 мм, с межосевым расстоянием 350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350-5-695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12,00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233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6 секций.  Номинал</w:t>
            </w:r>
            <w:r>
              <w:t>ь</w:t>
            </w:r>
            <w:r>
              <w:t>ным тепловым потоком 139 Вт/секц, глубиной 90 мм, с межосевым расстоянием 350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350-6-834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7,20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7,20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234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7 секций.  Номинал</w:t>
            </w:r>
            <w:r>
              <w:t>ь</w:t>
            </w:r>
            <w:r>
              <w:t>ным тепловым потоком 139 Вт/секц, глубиной 90 мм, с межосевым расстоянием 350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350-7-973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5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8,40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42,00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235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8 секций.  Номинал</w:t>
            </w:r>
            <w:r>
              <w:t>ь</w:t>
            </w:r>
            <w:r>
              <w:t>ным тепловым потоком 139 Вт/секц, глубиной 90 мм, с межосевым расстоянием 350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350-8-1112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9,60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9,60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236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9 секций. Номинал</w:t>
            </w:r>
            <w:r>
              <w:t>ь</w:t>
            </w:r>
            <w:r>
              <w:t>ным тепловым потоком 139 Вт/секц, глубиной 90 мм, с межосевым расстоянием 350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350-9-1251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10,80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10,80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237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10 секций.  Номинал</w:t>
            </w:r>
            <w:r>
              <w:t>ь</w:t>
            </w:r>
            <w:r>
              <w:t>ным тепловым потоком 139 Вт/секц, глубиной 90 мм, с межосевым расстоянием 350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350-10-1390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12,00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12,00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238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12 секций.  Номинал</w:t>
            </w:r>
            <w:r>
              <w:t>ь</w:t>
            </w:r>
            <w:r>
              <w:t>ным тепловым потоком 139 Вт/секц, глубиной 90 мм, с межосевым расстоянием 350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350-12-1668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85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14,40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1224,00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239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13 секций.  Номинал</w:t>
            </w:r>
            <w:r>
              <w:t>ь</w:t>
            </w:r>
            <w:r>
              <w:t>ным тепловым потоком 139 Вт/секц, глубиной 90 мм, с межосевым расстоянием 350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350-13-1807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13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15,60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202,80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240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14 секций.  Номинал</w:t>
            </w:r>
            <w:r>
              <w:t>ь</w:t>
            </w:r>
            <w:r>
              <w:t>ным тепловым потоком 139 Вт/секц, глубиной 90 мм, с межосевым расстоянием 350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350-14-1946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7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16,80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117,60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241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15 секций.  Номинал</w:t>
            </w:r>
            <w:r>
              <w:t>ь</w:t>
            </w:r>
            <w:r>
              <w:t>ным тепловым потоком 139 Вт/секц, глубиной 90 мм, с межосевым расстоянием 350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350-15-2085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18,00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18,00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242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16 секций.  Номинал</w:t>
            </w:r>
            <w:r>
              <w:t>ь</w:t>
            </w:r>
            <w:r>
              <w:t>ным тепловым потоком 139 Вт/секц, глубиной 90 мм, с межосевым расстоянием 350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350-16-2224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9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19,20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172,80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243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4 секций.  Номинал</w:t>
            </w:r>
            <w:r>
              <w:t>ь</w:t>
            </w:r>
            <w:r>
              <w:t>ным тепловым потоком 182 Вт/секц, глубиной 90 мм, с межосевым расстоянием 500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500-4-728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5,80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5,80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244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6 секций.  Номинал</w:t>
            </w:r>
            <w:r>
              <w:t>ь</w:t>
            </w:r>
            <w:r>
              <w:t>ным тепловым потоком 182 Вт/секц, глубиной 90 мм, с межосевым расстоянием 500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500-6-1092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8,70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17,40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245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7 секций.  Номинал</w:t>
            </w:r>
            <w:r>
              <w:t>ь</w:t>
            </w:r>
            <w:r>
              <w:t>ным тепловым потоком 182 Вт/секц, глубиной 90 мм, с межосевым расстоянием 500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500-7-1274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246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8 секций.  Номинал</w:t>
            </w:r>
            <w:r>
              <w:t>ь</w:t>
            </w:r>
            <w:r>
              <w:t>ным тепловым потоком 182 Вт/секц, глубиной 90 мм, с межосевым расстоянием 500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500-8-1456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4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11,60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46,40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247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9 секций.  Номинал</w:t>
            </w:r>
            <w:r>
              <w:t>ь</w:t>
            </w:r>
            <w:r>
              <w:t>ным тепловым потоком 182 Вт/секц, глубиной 90 мм, с межосевым расстоянием 500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500-9-1638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4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13,05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52,20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248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10 секций.  Номинал</w:t>
            </w:r>
            <w:r>
              <w:t>ь</w:t>
            </w:r>
            <w:r>
              <w:t>ным тепловым потоком 182 Вт/секц, глубиной 90 мм, с межосевым расстоянием 500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500-10-1820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14,50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14,50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249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11 секций.  Номинал</w:t>
            </w:r>
            <w:r>
              <w:t>ь</w:t>
            </w:r>
            <w:r>
              <w:t>ным тепловым потоком 182 Вт/секц, глубиной 90 мм, с межосевым расстоянием 500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500-11-2002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15,95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15,95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250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12 секций.  Номинал</w:t>
            </w:r>
            <w:r>
              <w:t>ь</w:t>
            </w:r>
            <w:r>
              <w:t>ным тепловым потоком 182 Вт/секц, глубиной 90 мм, с межосевым расстоянием 500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500-12-2184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17,40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34,80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251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13 секций.  Номинал</w:t>
            </w:r>
            <w:r>
              <w:t>ь</w:t>
            </w:r>
            <w:r>
              <w:t>ным тепловым потоком 182 Вт/секц, глубиной 90 мм, с межосевым расстоянием 500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500-13-2366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3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18,85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56,55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252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14 секций.  Номинал</w:t>
            </w:r>
            <w:r>
              <w:t>ь</w:t>
            </w:r>
            <w:r>
              <w:t>ным тепловым потоком 182 Вт/секц, глубиной 90 мм, с межосевым расстоянием 500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500-14-2548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20,30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40,60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253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15 секций.  Номинал</w:t>
            </w:r>
            <w:r>
              <w:t>ь</w:t>
            </w:r>
            <w:r>
              <w:t>ным тепловым потоком 182 Вт/секц, глубиной 90 мм, с межосевым расстоянием 500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500-15-2730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8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21,75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174,00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254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16 секций.  Номинал</w:t>
            </w:r>
            <w:r>
              <w:t>ь</w:t>
            </w:r>
            <w:r>
              <w:t>ным тепловым потоком 182 Вт/секц, глубиной 90 мм, с межосевым расстоянием 500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500-16-2912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7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23,20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162,40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255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17 секций.  Номинал</w:t>
            </w:r>
            <w:r>
              <w:t>ь</w:t>
            </w:r>
            <w:r>
              <w:t>ным тепловым потоком 182 Вт/секц, глубиной 90 мм, с межосевым расстоянием 500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500-17-3094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24,65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49,30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256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18 секций.  Номинал</w:t>
            </w:r>
            <w:r>
              <w:t>ь</w:t>
            </w:r>
            <w:r>
              <w:t>ным тепловым потоком 182 Вт/секц, глубиной 90 мм, с межосевым расстоянием 500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500-18-3276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4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26,10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104,40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257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21 секций.  Номинал</w:t>
            </w:r>
            <w:r>
              <w:t>ь</w:t>
            </w:r>
            <w:r>
              <w:t>ным тепловым потоком 182 Вт/секц, глубиной 90 мм, с межосевым расстоянием 500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500-21-3822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30,45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30,45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258  Радиатор алюминиевый</w:t>
            </w:r>
          </w:p>
          <w:p w:rsidR="00CD4DF7" w:rsidRDefault="00CD4DF7" w:rsidP="00CD4DF7">
            <w:pPr>
              <w:jc w:val="both"/>
            </w:pPr>
            <w:r>
              <w:t xml:space="preserve">  Радиатор алюминиевый с боковым располож</w:t>
            </w:r>
            <w:r>
              <w:t>е</w:t>
            </w:r>
            <w:r>
              <w:t>нием патрубков в составе 26 секций.  Номинал</w:t>
            </w:r>
            <w:r>
              <w:t>ь</w:t>
            </w:r>
            <w:r>
              <w:t>ным тепловым потоком 182 Вт/секц, глубиной 90 мм, с межосевым расстоянием 500 мм, в ко</w:t>
            </w:r>
            <w:r>
              <w:t>м</w:t>
            </w:r>
            <w:r>
              <w:t>плекте с проходными пробками G 1/2,-4 шт., з</w:t>
            </w:r>
            <w:r>
              <w:t>а</w:t>
            </w:r>
            <w:r>
              <w:t>глушка G 1/2 - 1 шт., кран для выпуска воздуха – 1 шт., кронштейны.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RIFAR Alum 500-26-4732  ТУ 4935-003-41807387-09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РИФАР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4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37,70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150,80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4WZ73S522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259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4WZ73S523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260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4WZ73S524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261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4WZ73S525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262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4WZ73S526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263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4WZ73S527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264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4WZ73S528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265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4WZ73S529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266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4WZ73S530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267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4WZ73S531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268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4WZ73S532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269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4WZ73S533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270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4WZ73S534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271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4WZ73S535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272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4WZ73S536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273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4WZ73S537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274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4WZ73S538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275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4WZ73S539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276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4WZ73S540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277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4WZ73S541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278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4WZ73S542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279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4WZ73S543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280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4WZ73S544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281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4WZ73S545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282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4WZ73S546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283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4WZ73S547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284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4WZ73S548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285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4WZ73S549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286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4WZ73S550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287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4WZ73S551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288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4WZ73S552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289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4WZ73S553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290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4WZ73S554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291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4WZ73S555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292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4WZ73S556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293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4WZ73S557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294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4WZ73S558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295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4WZ73S559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296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4WZ73S560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297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4WZ73S561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298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4WZ73S562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299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4WZ73S563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300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4WZ73S564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301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4WZ73S565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302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4WZ73S566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303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4WZ73S567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304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4WZ73S568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305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4WZ73S569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306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4WZ73S570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307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4WZ73S571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308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4WZ73S572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309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4WZ73S573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310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4WZ73S574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311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4WZ73S575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312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4WZ73S576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313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4WZ73S577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314  Автоматический воздухоотводчик</w:t>
            </w:r>
          </w:p>
          <w:p w:rsidR="00CD4DF7" w:rsidRDefault="00CD4DF7" w:rsidP="00CD4DF7">
            <w:pPr>
              <w:jc w:val="both"/>
            </w:pPr>
            <w:r>
              <w:t xml:space="preserve">  Автоматический воздухоотводчик Ру=1 МПа, Тмакс=110 оС,Материал корпуса латунь Способ присоединения резьбовой G1/2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065В8223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ООО «Данфоcс»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4WZ73S175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315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4WZ73S176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316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4WZ73S515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317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4WZ73S516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318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319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320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321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322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323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324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325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326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327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328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329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330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331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332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333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334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335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336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337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338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339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340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341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342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343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344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345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346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347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348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349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350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351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352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353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4WZ73S60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354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4WZ73S61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355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4WZ73S62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356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4WZ73S63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357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4WZ73S64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358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4WZ73S65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359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4WZ73S66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360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4WZ73S67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361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4WZ73S68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362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4WZ73S69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363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4WZ73S70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364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4WZ73S71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365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4WZ73S72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366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4WZ73S73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367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4WZ73S74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368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4WZ73S75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369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4WZ73S76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370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4WZ73S77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371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4WZ73S78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372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4WZ73S79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373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4WZ73S80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374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4WZ73S81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375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4WZ73S82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376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4WZ73S83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377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4WZ73S84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378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4WZ73S85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379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4WZ73S86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380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4WZ73S87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381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4WZ73S88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382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4WZ73S89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383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4WZ73S90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384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4WZ73S91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385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4WZ73S92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386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4WZ73S93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387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4WZ73S94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388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4WZ73S95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389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4WZ73S96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390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4WZ73S97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391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4WZ73S98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392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4WZ73S99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393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4WZ73S100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394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4WZ73S101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395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4WZ73S102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396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4WZ73S103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397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4WZ73S104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398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4WZ73S105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399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4WZ73S106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400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4WZ73S107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401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4WZ73S108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402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4WZ73S109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403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4WZ73S110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404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4WZ73S111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405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4WZ73S112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406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4WZ73S113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407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4WZ73S114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408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4WZ73S115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409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4WZ73S116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410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4WZ73S117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411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4WZ73S118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412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4WZ73S119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413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4WZ73S120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414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4WZ73S121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415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4WZ73S122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416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4WZ73S123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417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4WZ73S126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418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4WZ73S127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419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4WZ73S128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420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4WZ73S129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421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4WZ73S130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422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4WZ73S131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423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4WZ73S132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424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4WZ73S133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425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4WZ73S134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426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4WZ73S135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427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4WZ73S136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428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4WZ73S137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429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4WZ73S138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430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4WZ73S139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431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4WZ73S140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432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4WZ73S141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433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4WZ73S142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434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4WZ73S145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435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4WZ73S146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436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4WZ73S147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437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4WZ73S148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438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4WZ73S149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439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4WZ73S150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440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4WZ73S151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441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4WZ73S152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442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4WZ73S153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443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4WZ73S154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444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4WZ73S155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445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4WZ73S156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446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4WZ73S157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447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4WZ73S158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448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4WZ73S159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449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4WZ73S160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450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4WZ73S161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451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4WZ73S162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452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4WZ73S163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453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4WZ73S166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454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4WZ73S167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455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4WZ73S168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456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4WZ73S169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457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4WZ73S170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458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4WZ73S171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459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4WZ73S172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460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4WZ73S173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461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4WZ73S174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462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4WZ73S177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463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4WZ73S178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464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4WZ73S179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465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4WZ73S180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466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4WZ73S181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467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4WZ73S182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468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4WZ73S183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469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4WZ73S184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470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4WZ73S185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471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4WZ73S186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472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4WZ73S187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473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4WZ73S188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474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4WZ73S189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475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4WZ73S190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476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4WZ73S193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477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4WZ73S194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478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4WZ73S195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479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4WZ73S196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480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4WZ73S197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481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4WZ73S198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482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4WZ73S199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483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4WZ73S200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484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4WZ73S201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485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4WZ73S202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486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4WZ73S203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487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4WZ73S204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488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4WZ73S205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489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4WZ73S206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490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4WZ73S207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491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4WZ73S208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492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4WZ73S209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493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4WZ73S210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494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4WZ73S211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495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4WZ73S212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496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4WZ73S213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497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4WZ73S216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498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4WZ73S511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499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4WZ73S512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500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4WZ73S471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501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4WZ73S468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502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4WZ73S469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503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4WZ73S302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504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4WZ73S373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505  Клапан запорный муфтовый DN 15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4WZ73S143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506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4WZ73S144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507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4WZ73S214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508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4WZ73S215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509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4WZ73S445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510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4WZ73S451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511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4WZ73S457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512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4WZ73S459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513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4WZ73S494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514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4WZ73S398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515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4WZ73S399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516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4WZ73S400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517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4WZ73S401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518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4WZ73S406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519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4WZ73S407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520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4WZ73S412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521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4WZ73S415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522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4WZ73S418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523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4WZ73S421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524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4WZ73S424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525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4WZ73S427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526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4WZ73S430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527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4WZ73S433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528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4WZ73S436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529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4WZ73S440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530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4WZ73S443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531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4WZ73S513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532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4WZ73S446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533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4WZ73S449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534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4WZ73S452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535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4WZ73S455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536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4WZ73S191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537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4WZ73S192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538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4WZ73S460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539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4WZ73S461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540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4WZ73S475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541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4WZ73S481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542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4WZ73S482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543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4WZ73S486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544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4WZ73S491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545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4WZ73S492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546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4WZ73S495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547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4WZ73S498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548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4WZ73S501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549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4WZ73S504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550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4WZ73S508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551  Клапан запорный муфтовый DN 20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«Бологовский арматурный завод»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4WZ73S164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552  Клапан запорный муфтовый DN 25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4WZ73S165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553  Клапан запорный муфтовый DN 25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4WZ73S405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554  Клапан запорный муфтовый DN 25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4WZ73S420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555  Клапан запорный муфтовый DN 25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4WZ73S429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556  Клапан запорный муфтовый DN 25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4WZ73S438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557  Клапан запорный муфтовый DN 25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4WZ73S465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558  Клапан запорный муфтовый DN 25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4WZ73S485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559  Клапан запорный муфтовый DN 25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4WZ73S500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560  Клапан запорный муфтовый DN 25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4WZ73S124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561  Клапан запорный муфтовый DN 32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4WZ73S125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562  Клапан запорный муфтовый DN 32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4WZ73S397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563  Клапан запорный муфтовый DN 32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4WZ73S409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564  Клапан запорный муфтовый DN 32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4WZ73S417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565  Клапан запорный муфтовый DN 32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4WZ73S432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566  Клапан запорный муфтовый DN 32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4WZ73S477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567  Клапан запорный муфтовый DN 32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4WZ73S487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568  Клапан запорный муфтовый DN 32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4WZ73S488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569  Клапан запорный муфтовый DN 32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4WZ73S506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570  Клапан запорный муфтовый DN 32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0,76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4WZ73S518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571  Клапан запорный муфтовый DN 76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2,11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2,11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4WZ73S519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572  Клапан запорный муфтовый DN 76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2,11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2,11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4WZ73S520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573  Клапан запорный муфтовый DN 76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2,11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2,11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4WZ73S521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574  Клапан запорный муфтовый DN 76 PN 1,6 МПа Tp 200 °C</w:t>
            </w:r>
          </w:p>
          <w:p w:rsidR="00CD4DF7" w:rsidRPr="00CD4DF7" w:rsidRDefault="00CD4DF7" w:rsidP="00CD4DF7">
            <w:pPr>
              <w:jc w:val="both"/>
            </w:pPr>
            <w:r>
              <w:t xml:space="preserve"> Способ присоединения  муфтовый Исполнение по способу управления  Привод ручной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15Б1п (СК 22009)  ТУ 3712-001-04606952-04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«БАЗ»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2,11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2,11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4WZ73S470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575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dу=15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149B5273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4WZ73S441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576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dу=20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149B5274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0,28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0,28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4WZ73S447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577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dу=20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149B5274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0,28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0,28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4WZ73S453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578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dу=20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149B5274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0,28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0,28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4WZ73S510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579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dу=20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149B5274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0,28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0,28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4WZ73S462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580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dу=20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149B5274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0,28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0,28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4WZ73S496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581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dу=20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149B5274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0,28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0,28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4WZ73S402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582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dу=25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149B5275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4WZ73S423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583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dу=25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149B5275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4WZ73S425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584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dу=25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149B5275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4WZ73S514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585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dу=25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149B5275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4WZ73S467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586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dу=25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149B5275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4WZ73S483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587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dу=25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149B5275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4WZ73S502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588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dу=25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149B5275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0,46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4WZ73S394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589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dу=32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149B5276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0,64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0,64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4WZ73S410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590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dу=32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149B5276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0,64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0,64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4WZ73S413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591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dу=32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149B5276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0,64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0,64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4WZ73S434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592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dу=32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149B5276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0,64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0,64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4WZ73S478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593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dу=32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149B5276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0,64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0,64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4WZ73S489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594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dу=32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149B5276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0,64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0,64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4WZ73S507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595  Фильтр сетчатый</w:t>
            </w:r>
          </w:p>
          <w:p w:rsidR="00CD4DF7" w:rsidRDefault="00CD4DF7" w:rsidP="00CD4DF7">
            <w:pPr>
              <w:jc w:val="both"/>
            </w:pPr>
            <w:r>
              <w:t xml:space="preserve"> Материал корпуса  Сталь нержавеющая</w:t>
            </w:r>
          </w:p>
          <w:p w:rsidR="00CD4DF7" w:rsidRDefault="00CD4DF7" w:rsidP="00CD4DF7">
            <w:pPr>
              <w:jc w:val="both"/>
            </w:pPr>
            <w:r>
              <w:t xml:space="preserve">  Фильтр сетчатый, муфтовый, из нержавеющей стали dу=32 мм, tмакс. = 175 С, PN =4 МПа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Y666 код 149B5276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Danfoss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0,64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0,64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596  Ключ предварительной настройки</w:t>
            </w:r>
          </w:p>
          <w:p w:rsidR="00CD4DF7" w:rsidRDefault="00CD4DF7" w:rsidP="00CD4DF7">
            <w:pPr>
              <w:jc w:val="both"/>
            </w:pPr>
            <w:r>
              <w:t xml:space="preserve">  Ключ предварительной настройки (голубой) для ГЕРЦ-TS-90-V со скрытой плавной регулировкой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Код 1 6809 67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HERZ Armaturen Ges.m.b.H ООО Теплос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3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597  Цилиндр теплоизоляционный</w:t>
            </w:r>
          </w:p>
          <w:p w:rsidR="00CD4DF7" w:rsidRDefault="00CD4DF7" w:rsidP="00CD4DF7">
            <w:pPr>
              <w:jc w:val="both"/>
            </w:pPr>
            <w:r>
              <w:t xml:space="preserve">  Цилиндр теплоизоляционный из минеральной ваты на синтетическом связующем плотностью 140 кг/м³ толщиной 40 мм внутренним диаметром 23 мм, кашированные алюминиевой фольгой, длиной 1 м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ТУ 5762-010-45757203-01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Минеральная Вата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75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598  Цилиндр теплоизоляционный</w:t>
            </w:r>
          </w:p>
          <w:p w:rsidR="00CD4DF7" w:rsidRDefault="00CD4DF7" w:rsidP="00CD4DF7">
            <w:pPr>
              <w:jc w:val="both"/>
            </w:pPr>
            <w:r>
              <w:t xml:space="preserve">  Цилиндр теплоизоляционный из минеральной ваты на синтетическом связующем плотностью 140 кг/м³ толщиной 40 мм внутренним диаметром 28 мм, кашированные алюминиевой фольгой, длиной 1 м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ТУ 5762-010-45757203-01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Минеральная Вата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599  Цилиндр теплоизоляционный</w:t>
            </w:r>
          </w:p>
          <w:p w:rsidR="00CD4DF7" w:rsidRDefault="00CD4DF7" w:rsidP="00CD4DF7">
            <w:pPr>
              <w:jc w:val="both"/>
            </w:pPr>
            <w:r>
              <w:t xml:space="preserve">  Цилиндр теплоизоляционный из минеральной ваты на синтетическом связующем плотностью 140 кг/м³ толщиной 40 мм внутренним диаметром 35 мм, кашированные алюминиевой фольгой, длиной 1 м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ТУ 5762-010-45757203-01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Минеральная Вата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40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600  Цилиндр теплоизоляционный</w:t>
            </w:r>
          </w:p>
          <w:p w:rsidR="00CD4DF7" w:rsidRDefault="00CD4DF7" w:rsidP="00CD4DF7">
            <w:pPr>
              <w:jc w:val="both"/>
            </w:pPr>
            <w:r>
              <w:t xml:space="preserve">  Цилиндр теплоизоляционный из минеральной ваты на синтетическом связующем плотностью 140 кг/м³ толщиной 40 мм внутренним диаметром 42 мм, кашированные алюминиевой фольгой, длиной 1 м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ТУ 5762-010-45757203-01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Минеральная Вата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601  Цилиндр теплоизоляционный</w:t>
            </w:r>
          </w:p>
          <w:p w:rsidR="00CD4DF7" w:rsidRDefault="00CD4DF7" w:rsidP="00CD4DF7">
            <w:pPr>
              <w:jc w:val="both"/>
            </w:pPr>
            <w:r>
              <w:t xml:space="preserve">  Цилиндр теплоизоляционный из минеральной ваты на синтетическом связующем плотностью 140 кг/м³ толщиной 40 мм внутренним диаметром 48 мм, кашированные алюминиевой фольгой, длиной 1 м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ТУ 5762-010-45757203-01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Минеральная Вата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70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602  Цилиндр теплоизоляционный</w:t>
            </w:r>
          </w:p>
          <w:p w:rsidR="00CD4DF7" w:rsidRDefault="00CD4DF7" w:rsidP="00CD4DF7">
            <w:pPr>
              <w:jc w:val="both"/>
            </w:pPr>
            <w:r>
              <w:t xml:space="preserve">  Цилиндр теплоизоляционный из минеральной ваты на синтетическом связующем плотностью 140 кг/м³ толщиной 40 мм внутренним диаметром 57 мм, кашированные алюминиевой фольгой, длиной 1 м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ТУ 5762-010-45757203-01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Минеральная Вата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110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603  Цилиндр теплоизоляционный</w:t>
            </w:r>
          </w:p>
          <w:p w:rsidR="00CD4DF7" w:rsidRDefault="00CD4DF7" w:rsidP="00CD4DF7">
            <w:pPr>
              <w:jc w:val="both"/>
            </w:pPr>
            <w:r>
              <w:t xml:space="preserve">  Цилиндр теплоизоляционный из минеральной ваты на синтетическом связующем плотностью 140 кг/м³ толщиной 40 мм внутренним диаметром 76 мм, кашированные алюминиевой фольгой, длиной 1 м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ТУ 5762-010-45757203-01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Минеральная Вата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145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604  Цилиндр теплоизоляционный</w:t>
            </w:r>
          </w:p>
          <w:p w:rsidR="00CD4DF7" w:rsidRDefault="00CD4DF7" w:rsidP="00CD4DF7">
            <w:pPr>
              <w:jc w:val="both"/>
            </w:pPr>
            <w:r>
              <w:t xml:space="preserve">  Цилиндр теплоизоляционный из минеральной ваты на синтетическом связующем плотностью 140 кг/м³ толщиной 40 мм внутренним диаметром 89 мм, кашированные алюминиевой фольгой, длиной 1 м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ТУ 5762-010-45757203-01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ЗАО Минеральная Вата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15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605  Проволока стальная</w:t>
            </w:r>
          </w:p>
          <w:p w:rsidR="00CD4DF7" w:rsidRDefault="00CD4DF7" w:rsidP="00CD4DF7">
            <w:pPr>
              <w:jc w:val="both"/>
            </w:pPr>
            <w:r>
              <w:t xml:space="preserve">  Проволока стальная общего назначения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2,0-0-4  ГОСТ 3282-74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-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7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606  Крепление трубопроводов</w:t>
            </w:r>
          </w:p>
          <w:p w:rsidR="00CD4DF7" w:rsidRDefault="00CD4DF7" w:rsidP="00CD4DF7">
            <w:pPr>
              <w:jc w:val="both"/>
            </w:pPr>
            <w:r>
              <w:t xml:space="preserve">  Крепление трубопроводов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Серия 4.904-69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-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кг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607  Электроды</w:t>
            </w:r>
          </w:p>
          <w:p w:rsidR="00CD4DF7" w:rsidRDefault="00CD4DF7" w:rsidP="00CD4DF7">
            <w:pPr>
              <w:jc w:val="both"/>
            </w:pPr>
            <w:r>
              <w:t xml:space="preserve">  Электроды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Э42  ГОСТ 9467-75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-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кг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608  Пробивка отверстий</w:t>
            </w:r>
          </w:p>
          <w:p w:rsidR="00CD4DF7" w:rsidRDefault="00CD4DF7" w:rsidP="00CD4DF7">
            <w:pPr>
              <w:jc w:val="both"/>
            </w:pPr>
            <w:r>
              <w:t xml:space="preserve">  Пробивка отверстий 250х500 мм в стене толщиной 120 мм с последующей заделкой зазора после установки гильз для прохода трубопроводов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>-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-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4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609  Пробивка отверстий</w:t>
            </w:r>
          </w:p>
          <w:p w:rsidR="00CD4DF7" w:rsidRDefault="00CD4DF7" w:rsidP="00CD4DF7">
            <w:pPr>
              <w:jc w:val="both"/>
            </w:pPr>
            <w:r>
              <w:t xml:space="preserve">  Пробивка отверстий 250х400 мм в стене толщиной 120 мм с последующей заделкой зазора после установки гильз для прохода трубопроводов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>-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-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3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610  Пробивка отверстий</w:t>
            </w:r>
          </w:p>
          <w:p w:rsidR="00CD4DF7" w:rsidRDefault="00CD4DF7" w:rsidP="00CD4DF7">
            <w:pPr>
              <w:jc w:val="both"/>
            </w:pPr>
            <w:r>
              <w:t xml:space="preserve">  Пробивка отверстий 150х250 мм в перекрытии b=300 мм с последующей заделкой зазора после установки гильз для прохода трубопроводов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>-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-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30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611  Пробивка отверстий</w:t>
            </w:r>
          </w:p>
          <w:p w:rsidR="00CD4DF7" w:rsidRDefault="00CD4DF7" w:rsidP="00CD4DF7">
            <w:pPr>
              <w:jc w:val="both"/>
            </w:pPr>
            <w:r>
              <w:t xml:space="preserve">  Пробивка отверстий 150х200 мм в перекрытии b=300 мм с последующей заделкой зазора после установки гильз для прохода трубопроводов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>-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-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130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612  Окраска трубопроводов</w:t>
            </w:r>
          </w:p>
          <w:p w:rsidR="00CD4DF7" w:rsidRDefault="00CD4DF7" w:rsidP="00CD4DF7">
            <w:pPr>
              <w:jc w:val="both"/>
            </w:pPr>
            <w:r>
              <w:t xml:space="preserve">  Окраска трубопроводов и опор в 2 слоя Органосиликатная композиция "теплосеть" холодного отверждения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ОС-51-03  ТУ 84-725-78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-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м²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95,00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613  Вата из базальтового штапельного супертонкого волокна (БСТВ)</w:t>
            </w:r>
          </w:p>
          <w:p w:rsidR="00CD4DF7" w:rsidRDefault="00CD4DF7" w:rsidP="00CD4DF7">
            <w:pPr>
              <w:jc w:val="both"/>
            </w:pPr>
            <w:r>
              <w:t xml:space="preserve">  Вата из базальтового штапельного супертонкого волокна (БСТВ) 15х20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БСТВ  ТУ 21-23-247-88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ОАО Ивотстекло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м³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0,30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0,24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0,07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614  Цементно-песчаный раствор</w:t>
            </w:r>
          </w:p>
          <w:p w:rsidR="00CD4DF7" w:rsidRDefault="00CD4DF7" w:rsidP="00CD4DF7">
            <w:pPr>
              <w:jc w:val="both"/>
            </w:pPr>
            <w:r>
              <w:t xml:space="preserve">  Марки М-100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М-100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м³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4,00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615  Угольник 90°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BKO02090XX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50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0,02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0,90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616  Угольник 90°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BKO02590XX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50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0,03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1,60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617  Угольник 90°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BKO03290XX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50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2,85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618  Тройник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BTK020XXXX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1,40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619  Тройник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BTK025XXXX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0,04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3,80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620  Тройник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BTK032XXXX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50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0,07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3,55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621  Тройник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BTK040XXXX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50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0,12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6,10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622  Тройник переходной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BTKR02520X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0,03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3,40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623  Тройник переходной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BTKR03220X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50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3,15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 xml:space="preserve"> 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624  Тройник переходной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BTKR04020X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50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0,09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4,30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625  Крестовина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BKRI020XXX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50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0,02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0,90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626  Переход с металлической внутренней резьбой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BZI02020XX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0,06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5,70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627  Переход с металлической внутренней резьбой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BZI02525XX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Ekoplastic Therm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0,08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7,50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628  Переход с металлической вставкой и накидной гайкой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BZM02020XX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0,05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9,60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629  Евроконус с накидной гайкой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BZM02025ЕX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0,09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8,90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630  Опора</w:t>
            </w:r>
          </w:p>
          <w:p w:rsidR="00CD4DF7" w:rsidRDefault="00CD4DF7" w:rsidP="00CD4DF7">
            <w:pPr>
              <w:jc w:val="both"/>
            </w:pPr>
            <w:r>
              <w:t xml:space="preserve">  Опора d20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PRE020BXXX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500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0,00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2,00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631  Опора</w:t>
            </w:r>
          </w:p>
          <w:p w:rsidR="00CD4DF7" w:rsidRDefault="00CD4DF7" w:rsidP="00CD4DF7">
            <w:pPr>
              <w:jc w:val="both"/>
            </w:pPr>
            <w:r>
              <w:t xml:space="preserve">  Опора d25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PRE025BXXX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250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1,25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CD4DF7" w:rsidTr="00CD4DF7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632  Опора</w:t>
            </w:r>
          </w:p>
          <w:p w:rsidR="00CD4DF7" w:rsidRDefault="00CD4DF7" w:rsidP="00CD4DF7">
            <w:pPr>
              <w:jc w:val="both"/>
            </w:pPr>
            <w:r>
              <w:t xml:space="preserve">  Опора d32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PRE032BXXX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200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0,01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1,60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</w:tbl>
    <w:p w:rsidR="00DE6FC5" w:rsidRDefault="00DE6FC5">
      <w:pPr>
        <w:sectPr w:rsidR="00DE6FC5" w:rsidSect="00FE3364">
          <w:headerReference w:type="default" r:id="rId17"/>
          <w:footerReference w:type="default" r:id="rId18"/>
          <w:pgSz w:w="23814" w:h="16840" w:orient="landscape" w:code="8"/>
          <w:pgMar w:top="378" w:right="284" w:bottom="1985" w:left="1162" w:header="284" w:footer="284" w:gutter="0"/>
          <w:cols w:space="720"/>
        </w:sectPr>
      </w:pPr>
    </w:p>
    <w:tbl>
      <w:tblPr>
        <w:tblW w:w="2235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1"/>
        <w:gridCol w:w="5265"/>
        <w:gridCol w:w="3752"/>
        <w:gridCol w:w="2308"/>
        <w:gridCol w:w="2598"/>
        <w:gridCol w:w="1322"/>
        <w:gridCol w:w="1126"/>
        <w:gridCol w:w="1253"/>
        <w:gridCol w:w="1254"/>
        <w:gridCol w:w="1811"/>
      </w:tblGrid>
      <w:tr w:rsidR="00000F95" w:rsidTr="00FD291D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F95" w:rsidRDefault="00000F95"/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F95" w:rsidRDefault="00000F95" w:rsidP="00CD4DF7">
            <w:pPr>
              <w:jc w:val="both"/>
            </w:pP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F95" w:rsidRDefault="00000F95"/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F95" w:rsidRDefault="00000F95">
            <w:pPr>
              <w:jc w:val="center"/>
            </w:pP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F95" w:rsidRDefault="00000F95">
            <w:pPr>
              <w:jc w:val="center"/>
            </w:pP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F95" w:rsidRDefault="00000F95">
            <w:pPr>
              <w:jc w:val="center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F95" w:rsidRDefault="00000F95">
            <w:pPr>
              <w:jc w:val="center"/>
            </w:pP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F95" w:rsidRDefault="00000F95">
            <w:pPr>
              <w:jc w:val="center"/>
            </w:pP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F95" w:rsidRDefault="00000F95">
            <w:pPr>
              <w:jc w:val="center"/>
            </w:pP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000F95" w:rsidRDefault="00000F95"/>
        </w:tc>
      </w:tr>
      <w:tr w:rsidR="00000F95" w:rsidTr="00F2076B">
        <w:trPr>
          <w:cantSplit/>
          <w:trHeight w:val="1040"/>
          <w:tblHeader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ind w:lef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Позиция</w:t>
            </w:r>
          </w:p>
        </w:tc>
        <w:tc>
          <w:tcPr>
            <w:tcW w:w="5265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и техническая характеристика</w:t>
            </w:r>
          </w:p>
        </w:tc>
        <w:tc>
          <w:tcPr>
            <w:tcW w:w="3752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Тип, марка, </w:t>
            </w:r>
            <w:r>
              <w:rPr>
                <w:b/>
                <w:bCs/>
              </w:rPr>
              <w:br/>
              <w:t xml:space="preserve">обозначение документа, </w:t>
            </w:r>
            <w:r>
              <w:rPr>
                <w:b/>
                <w:bCs/>
              </w:rPr>
              <w:br/>
              <w:t>опросного листа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Код </w:t>
            </w:r>
            <w:r>
              <w:rPr>
                <w:b/>
                <w:bCs/>
              </w:rPr>
              <w:br/>
              <w:t>оборудования,</w:t>
            </w:r>
            <w:r>
              <w:rPr>
                <w:b/>
                <w:bCs/>
              </w:rPr>
              <w:br/>
              <w:t>изделия,</w:t>
            </w:r>
            <w:r>
              <w:rPr>
                <w:b/>
                <w:bCs/>
              </w:rPr>
              <w:br/>
              <w:t>материала</w:t>
            </w:r>
          </w:p>
        </w:tc>
        <w:tc>
          <w:tcPr>
            <w:tcW w:w="259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Завод-изготовитель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Единица </w:t>
            </w:r>
            <w:r>
              <w:rPr>
                <w:b/>
                <w:bCs/>
              </w:rPr>
              <w:br/>
              <w:t>измерения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Коли-чество</w:t>
            </w:r>
          </w:p>
        </w:tc>
        <w:tc>
          <w:tcPr>
            <w:tcW w:w="250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Масса,</w:t>
            </w:r>
            <w:r>
              <w:rPr>
                <w:b/>
                <w:bCs/>
              </w:rPr>
              <w:br/>
              <w:t xml:space="preserve">кг 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</w:tcPr>
          <w:p w:rsidR="00000F95" w:rsidRDefault="00000F95" w:rsidP="00F2076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000F95" w:rsidTr="00F2076B">
        <w:trPr>
          <w:cantSplit/>
          <w:trHeight w:val="980"/>
          <w:tblHeader/>
        </w:trPr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ind w:left="-57"/>
              <w:jc w:val="center"/>
              <w:rPr>
                <w:b/>
                <w:bCs/>
              </w:rPr>
            </w:pPr>
          </w:p>
        </w:tc>
        <w:tc>
          <w:tcPr>
            <w:tcW w:w="5265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3752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230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259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112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0F95" w:rsidRDefault="00000F95" w:rsidP="00F2076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</w:t>
            </w:r>
          </w:p>
        </w:tc>
        <w:tc>
          <w:tcPr>
            <w:tcW w:w="181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000F95" w:rsidRDefault="00000F95" w:rsidP="00F2076B">
            <w:pPr>
              <w:spacing w:before="120"/>
              <w:jc w:val="center"/>
              <w:rPr>
                <w:b/>
                <w:bCs/>
              </w:rPr>
            </w:pPr>
          </w:p>
        </w:tc>
      </w:tr>
      <w:tr w:rsidR="00000F95" w:rsidTr="00F2076B">
        <w:trPr>
          <w:cantSplit/>
          <w:trHeight w:hRule="exact" w:val="322"/>
          <w:tblHeader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F95" w:rsidRDefault="00000F95" w:rsidP="00F207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F95" w:rsidRDefault="00000F95" w:rsidP="00F207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F95" w:rsidRDefault="00000F95" w:rsidP="00F207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F95" w:rsidRDefault="00000F95" w:rsidP="00F207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F95" w:rsidRDefault="00000F95" w:rsidP="00F207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F95" w:rsidRDefault="00000F95" w:rsidP="00F207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F95" w:rsidRDefault="00000F95" w:rsidP="00F207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F95" w:rsidRDefault="00000F95" w:rsidP="00F2076B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F95" w:rsidRDefault="00000F95" w:rsidP="00F2076B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000F95" w:rsidRDefault="00000F95" w:rsidP="00F207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D4DF7" w:rsidTr="00FD291D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4DF7" w:rsidRDefault="00CD4DF7">
            <w:r>
              <w:t>-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 w:rsidP="00CD4DF7">
            <w:pPr>
              <w:jc w:val="both"/>
            </w:pPr>
            <w:r>
              <w:tab/>
              <w:t>633  Опора</w:t>
            </w:r>
          </w:p>
          <w:p w:rsidR="00CD4DF7" w:rsidRDefault="00CD4DF7" w:rsidP="00CD4DF7">
            <w:pPr>
              <w:jc w:val="both"/>
            </w:pPr>
            <w:r>
              <w:t xml:space="preserve">  Опора d40</w:t>
            </w:r>
          </w:p>
          <w:p w:rsidR="00CD4DF7" w:rsidRDefault="00CD4DF7" w:rsidP="00CD4DF7">
            <w:pPr>
              <w:jc w:val="both"/>
            </w:pPr>
            <w:r>
              <w:t xml:space="preserve"> Класс безопасности  4 по НП-001-97 (ПНАЭ Г-01-011-97)</w:t>
            </w:r>
          </w:p>
          <w:p w:rsidR="00CD4DF7" w:rsidRPr="00CD4DF7" w:rsidRDefault="00CD4DF7" w:rsidP="00CD4DF7">
            <w:pPr>
              <w:jc w:val="both"/>
            </w:pPr>
            <w:r>
              <w:t xml:space="preserve"> Категория сейсмостойкости  III по НП-031-01</w:t>
            </w: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r>
              <w:t xml:space="preserve"> PRE040BXXX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 xml:space="preserve">WAVIN Ekoplastic 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шт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100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0,02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DF7" w:rsidRDefault="00CD4DF7">
            <w:pPr>
              <w:jc w:val="center"/>
            </w:pPr>
            <w:r>
              <w:t>1,70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D4DF7" w:rsidRDefault="00CD4DF7">
            <w:r>
              <w:t xml:space="preserve"> </w:t>
            </w:r>
          </w:p>
        </w:tc>
      </w:tr>
      <w:tr w:rsidR="00FD291D" w:rsidTr="00FD291D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291D" w:rsidRDefault="00FD291D" w:rsidP="00F96151">
            <w:r>
              <w:t xml:space="preserve"> 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1D" w:rsidRPr="001E0320" w:rsidRDefault="00FD291D" w:rsidP="00F96151">
            <w:pPr>
              <w:jc w:val="both"/>
            </w:pPr>
            <w:r w:rsidRPr="001E0320">
              <w:tab/>
              <w:t>634  Головка термостатическая со встроенным жидкостным датчиком, с позициями механического запирания и морозозащиты 6 °С, с ограничением и блокировкой диапазона регулирования 6-28 °С, с присоединительной резьбой М 28х1,5</w:t>
            </w:r>
          </w:p>
          <w:p w:rsidR="00FD291D" w:rsidRPr="001E0320" w:rsidRDefault="00FD291D" w:rsidP="00F96151">
            <w:pPr>
              <w:jc w:val="both"/>
            </w:pP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1D" w:rsidRPr="001E0320" w:rsidRDefault="00FD291D" w:rsidP="00F96151">
            <w:r w:rsidRPr="001E0320">
              <w:t xml:space="preserve">ГЕРЦ – «СТАНДАРТ», </w:t>
            </w:r>
          </w:p>
          <w:p w:rsidR="00FD291D" w:rsidRPr="001E0320" w:rsidRDefault="00FD291D" w:rsidP="00F96151">
            <w:r w:rsidRPr="001E0320">
              <w:t xml:space="preserve">код 1 7230 06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1D" w:rsidRPr="001E0320" w:rsidRDefault="00FD291D" w:rsidP="00F96151">
            <w:pPr>
              <w:jc w:val="center"/>
            </w:pPr>
            <w:r w:rsidRPr="001E0320"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1D" w:rsidRPr="001E0320" w:rsidRDefault="00FD291D" w:rsidP="00F96151">
            <w:pPr>
              <w:jc w:val="center"/>
            </w:pPr>
            <w:r w:rsidRPr="001E0320">
              <w:t>HERZ Armaturen Ges.m.b.H ООО «Теплос» Локомотивный пр-д, 21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1D" w:rsidRPr="001E0320" w:rsidRDefault="00FD291D" w:rsidP="00F96151">
            <w:pPr>
              <w:jc w:val="center"/>
            </w:pPr>
            <w:r w:rsidRPr="001E0320">
              <w:t>шт.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1D" w:rsidRPr="001E0320" w:rsidRDefault="00FD291D" w:rsidP="00F96151">
            <w:pPr>
              <w:jc w:val="center"/>
            </w:pPr>
            <w:r w:rsidRPr="001E0320">
              <w:t>42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1D" w:rsidRPr="001E0320" w:rsidRDefault="00FD291D" w:rsidP="00F96151">
            <w:pPr>
              <w:jc w:val="center"/>
            </w:pPr>
            <w:r w:rsidRPr="001E0320"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1D" w:rsidRPr="001E0320" w:rsidRDefault="00FD291D" w:rsidP="00F96151">
            <w:pPr>
              <w:jc w:val="center"/>
            </w:pPr>
            <w:r w:rsidRPr="001E0320"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FD291D" w:rsidRDefault="00FD291D" w:rsidP="00F96151">
            <w:r>
              <w:t xml:space="preserve"> </w:t>
            </w:r>
          </w:p>
        </w:tc>
      </w:tr>
      <w:tr w:rsidR="00FD291D" w:rsidTr="002141B9">
        <w:trPr>
          <w:cantSplit/>
          <w:trHeight w:val="400"/>
        </w:trPr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291D" w:rsidRDefault="00FD291D" w:rsidP="00F96151">
            <w:r>
              <w:t xml:space="preserve"> </w:t>
            </w:r>
          </w:p>
        </w:tc>
        <w:tc>
          <w:tcPr>
            <w:tcW w:w="52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291D" w:rsidRPr="001E0320" w:rsidRDefault="00FD291D" w:rsidP="00F96151">
            <w:pPr>
              <w:jc w:val="both"/>
            </w:pPr>
            <w:r w:rsidRPr="001E0320">
              <w:tab/>
              <w:t xml:space="preserve">635  Ограничительные штифты для ограничения и блокировки диапазона регулирования 6-28 °С головки термостатической </w:t>
            </w:r>
          </w:p>
          <w:p w:rsidR="00FD291D" w:rsidRPr="001E0320" w:rsidRDefault="00FD291D" w:rsidP="00F96151">
            <w:pPr>
              <w:jc w:val="both"/>
            </w:pPr>
          </w:p>
        </w:tc>
        <w:tc>
          <w:tcPr>
            <w:tcW w:w="37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291D" w:rsidRPr="001E0320" w:rsidRDefault="00FD291D" w:rsidP="00F96151">
            <w:r w:rsidRPr="001E0320">
              <w:t xml:space="preserve">код 1 9551 00 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291D" w:rsidRPr="001E0320" w:rsidRDefault="00FD291D" w:rsidP="00F96151">
            <w:pPr>
              <w:jc w:val="center"/>
            </w:pPr>
            <w:r w:rsidRPr="001E0320">
              <w:t>-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291D" w:rsidRPr="001E0320" w:rsidRDefault="00FD291D" w:rsidP="00F96151">
            <w:pPr>
              <w:jc w:val="center"/>
            </w:pPr>
            <w:r w:rsidRPr="001E0320">
              <w:t>HERZ Armaturen Ges.m.b.H ООО «Теплос» Локомотивный пр-д, 21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291D" w:rsidRPr="001E0320" w:rsidRDefault="00FD291D" w:rsidP="00F96151">
            <w:pPr>
              <w:jc w:val="center"/>
            </w:pPr>
            <w:r w:rsidRPr="001E0320">
              <w:t>шт.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291D" w:rsidRPr="001E0320" w:rsidRDefault="00FD291D" w:rsidP="00F96151">
            <w:pPr>
              <w:jc w:val="center"/>
            </w:pPr>
            <w:r w:rsidRPr="001E0320">
              <w:t>42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291D" w:rsidRPr="001E0320" w:rsidRDefault="00FD291D" w:rsidP="00F96151">
            <w:pPr>
              <w:jc w:val="center"/>
            </w:pPr>
            <w:r w:rsidRPr="001E0320">
              <w:t>-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291D" w:rsidRPr="001E0320" w:rsidRDefault="00FD291D" w:rsidP="00F96151">
            <w:pPr>
              <w:jc w:val="center"/>
            </w:pPr>
            <w:r w:rsidRPr="001E0320">
              <w:t>-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FD291D" w:rsidRDefault="00FD291D" w:rsidP="00F96151">
            <w:r>
              <w:t xml:space="preserve"> </w:t>
            </w:r>
          </w:p>
        </w:tc>
      </w:tr>
    </w:tbl>
    <w:p w:rsidR="00DE6FC5" w:rsidRDefault="00DE6FC5">
      <w:pPr>
        <w:sectPr w:rsidR="00DE6FC5" w:rsidSect="00DE6FC5">
          <w:headerReference w:type="default" r:id="rId19"/>
          <w:type w:val="continuous"/>
          <w:pgSz w:w="23814" w:h="16840" w:orient="landscape" w:code="8"/>
          <w:pgMar w:top="378" w:right="284" w:bottom="1985" w:left="1162" w:header="284" w:footer="284" w:gutter="0"/>
          <w:cols w:space="720"/>
        </w:sectPr>
      </w:pPr>
    </w:p>
    <w:p w:rsidR="00DE6FC5" w:rsidRDefault="00DE6FC5">
      <w:pPr>
        <w:sectPr w:rsidR="00DE6FC5" w:rsidSect="00DE6FC5">
          <w:type w:val="continuous"/>
          <w:pgSz w:w="23814" w:h="16840" w:orient="landscape" w:code="8"/>
          <w:pgMar w:top="378" w:right="284" w:bottom="1985" w:left="1162" w:header="284" w:footer="284" w:gutter="0"/>
          <w:cols w:space="720"/>
        </w:sectPr>
      </w:pPr>
    </w:p>
    <w:p w:rsidR="00F21F10" w:rsidRDefault="00F21F10"/>
    <w:sectPr w:rsidR="00F21F10" w:rsidSect="00DE6FC5">
      <w:type w:val="continuous"/>
      <w:pgSz w:w="23814" w:h="16840" w:orient="landscape" w:code="8"/>
      <w:pgMar w:top="378" w:right="284" w:bottom="1985" w:left="1162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325" w:rsidRDefault="00C67325">
      <w:r>
        <w:separator/>
      </w:r>
    </w:p>
  </w:endnote>
  <w:endnote w:type="continuationSeparator" w:id="0">
    <w:p w:rsidR="00C67325" w:rsidRDefault="00C67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C5" w:rsidRDefault="00DE6FC5">
    <w:pPr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07552" behindDoc="0" locked="0" layoutInCell="1" allowOverlap="1" wp14:anchorId="4C8552EC" wp14:editId="31CAF835">
              <wp:simplePos x="0" y="0"/>
              <wp:positionH relativeFrom="column">
                <wp:posOffset>3094990</wp:posOffset>
              </wp:positionH>
              <wp:positionV relativeFrom="paragraph">
                <wp:posOffset>-3568065</wp:posOffset>
              </wp:positionV>
              <wp:extent cx="487045" cy="225425"/>
              <wp:effectExtent l="0" t="0" r="0" b="3175"/>
              <wp:wrapNone/>
              <wp:docPr id="272" name="Text Box 14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7045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B42067" w:rsidRDefault="00DE6FC5">
                          <w:pPr>
                            <w:rPr>
                              <w:sz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  <w:lang w:val="en-US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70" o:spid="_x0000_s1038" type="#_x0000_t202" style="position:absolute;margin-left:243.7pt;margin-top:-280.95pt;width:38.35pt;height:17.75pt;z-index:25160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" filled="f" stroked="f">
              <v:textbox>
                <w:txbxContent>
                  <w:p w:rsidR="00DE6FC5" w:rsidRPr="00B42067" w:rsidRDefault="00DE6FC5">
                    <w:pPr>
                      <w:rPr>
                        <w:sz w:val="20"/>
                        <w:lang w:val="en-US"/>
                      </w:rPr>
                    </w:pPr>
                    <w:r>
                      <w:rPr>
                        <w:sz w:val="20"/>
                        <w:lang w:val="en-US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6528" behindDoc="0" locked="0" layoutInCell="1" allowOverlap="1" wp14:anchorId="52A0E63D" wp14:editId="01AD9BF7">
              <wp:simplePos x="0" y="0"/>
              <wp:positionH relativeFrom="column">
                <wp:posOffset>2618740</wp:posOffset>
              </wp:positionH>
              <wp:positionV relativeFrom="paragraph">
                <wp:posOffset>-3568065</wp:posOffset>
              </wp:positionV>
              <wp:extent cx="426720" cy="225425"/>
              <wp:effectExtent l="0" t="0" r="0" b="3175"/>
              <wp:wrapNone/>
              <wp:docPr id="271" name="Text Box 14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720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B42067" w:rsidRDefault="00DE6FC5">
                          <w:pPr>
                            <w:rPr>
                              <w:sz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  <w:lang w:val="en-US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69" o:spid="_x0000_s1039" type="#_x0000_t202" style="position:absolute;margin-left:206.2pt;margin-top:-280.95pt;width:33.6pt;height:17.75pt;z-index:25160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" filled="f" stroked="f">
              <v:textbox>
                <w:txbxContent>
                  <w:p w:rsidR="00DE6FC5" w:rsidRPr="00B42067" w:rsidRDefault="00DE6FC5">
                    <w:pPr>
                      <w:rPr>
                        <w:sz w:val="20"/>
                        <w:lang w:val="en-US"/>
                      </w:rPr>
                    </w:pPr>
                    <w:r>
                      <w:rPr>
                        <w:sz w:val="20"/>
                        <w:lang w:val="en-US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3456" behindDoc="0" locked="0" layoutInCell="1" allowOverlap="1" wp14:anchorId="7C44F21F" wp14:editId="7C099396">
              <wp:simplePos x="0" y="0"/>
              <wp:positionH relativeFrom="column">
                <wp:posOffset>1176655</wp:posOffset>
              </wp:positionH>
              <wp:positionV relativeFrom="paragraph">
                <wp:posOffset>-3568065</wp:posOffset>
              </wp:positionV>
              <wp:extent cx="426720" cy="225425"/>
              <wp:effectExtent l="0" t="0" r="0" b="3175"/>
              <wp:wrapNone/>
              <wp:docPr id="268" name="Text Box 14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720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B42067" w:rsidRDefault="00DE6FC5">
                          <w:pPr>
                            <w:rPr>
                              <w:sz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  <w:lang w:val="en-US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66" o:spid="_x0000_s1040" type="#_x0000_t202" style="position:absolute;margin-left:92.65pt;margin-top:-280.95pt;width:33.6pt;height:17.75pt;z-index:25160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bUDuQIAAMQ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" filled="f" stroked="f">
              <v:textbox>
                <w:txbxContent>
                  <w:p w:rsidR="00DE6FC5" w:rsidRPr="00B42067" w:rsidRDefault="00DE6FC5">
                    <w:pPr>
                      <w:rPr>
                        <w:sz w:val="20"/>
                        <w:lang w:val="en-US"/>
                      </w:rPr>
                    </w:pPr>
                    <w:r>
                      <w:rPr>
                        <w:sz w:val="20"/>
                        <w:lang w:val="en-US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9600" behindDoc="0" locked="0" layoutInCell="1" allowOverlap="1" wp14:anchorId="166FC9DF" wp14:editId="59A02489">
              <wp:simplePos x="0" y="0"/>
              <wp:positionH relativeFrom="column">
                <wp:posOffset>4158615</wp:posOffset>
              </wp:positionH>
              <wp:positionV relativeFrom="paragraph">
                <wp:posOffset>-3559810</wp:posOffset>
              </wp:positionV>
              <wp:extent cx="487045" cy="225425"/>
              <wp:effectExtent l="0" t="0" r="0" b="3175"/>
              <wp:wrapNone/>
              <wp:docPr id="274" name="Text Box 14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7045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78-15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72" o:spid="_x0000_s1041" type="#_x0000_t202" style="position:absolute;margin-left:327.45pt;margin-top:-280.3pt;width:38.35pt;height:17.75pt;z-index:25160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7C3uwIAAMQ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" filled="f" stroked="f">
              <v:textbox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78-15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8576" behindDoc="0" locked="0" layoutInCell="1" allowOverlap="1" wp14:anchorId="6FA68245" wp14:editId="61E07D7C">
              <wp:simplePos x="0" y="0"/>
              <wp:positionH relativeFrom="column">
                <wp:posOffset>3647440</wp:posOffset>
              </wp:positionH>
              <wp:positionV relativeFrom="paragraph">
                <wp:posOffset>-3568065</wp:posOffset>
              </wp:positionV>
              <wp:extent cx="487045" cy="225425"/>
              <wp:effectExtent l="0" t="0" r="0" b="3175"/>
              <wp:wrapNone/>
              <wp:docPr id="273" name="Text Box 14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7045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B42067" w:rsidRDefault="00DE6FC5">
                          <w:pPr>
                            <w:rPr>
                              <w:sz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  <w:lang w:val="en-US"/>
                            </w:rPr>
                            <w:t>112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71" o:spid="_x0000_s1042" type="#_x0000_t202" style="position:absolute;margin-left:287.2pt;margin-top:-280.95pt;width:38.35pt;height:17.75pt;z-index:25160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UxCuwIAAMU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" filled="f" stroked="f">
              <v:textbox>
                <w:txbxContent>
                  <w:p w:rsidR="00DE6FC5" w:rsidRPr="00B42067" w:rsidRDefault="00DE6FC5">
                    <w:pPr>
                      <w:rPr>
                        <w:sz w:val="20"/>
                        <w:lang w:val="en-US"/>
                      </w:rPr>
                    </w:pPr>
                    <w:r>
                      <w:rPr>
                        <w:sz w:val="20"/>
                        <w:lang w:val="en-US"/>
                      </w:rPr>
                      <w:t>112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0624" behindDoc="0" locked="0" layoutInCell="1" allowOverlap="1" wp14:anchorId="601EF063" wp14:editId="1DF8E9B2">
              <wp:simplePos x="0" y="0"/>
              <wp:positionH relativeFrom="column">
                <wp:posOffset>3303905</wp:posOffset>
              </wp:positionH>
              <wp:positionV relativeFrom="paragraph">
                <wp:posOffset>-3568065</wp:posOffset>
              </wp:positionV>
              <wp:extent cx="407035" cy="225425"/>
              <wp:effectExtent l="0" t="0" r="0" b="3175"/>
              <wp:wrapNone/>
              <wp:docPr id="275" name="Text Box 1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7035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73" o:spid="_x0000_s1043" type="#_x0000_t202" style="position:absolute;margin-left:260.15pt;margin-top:-280.95pt;width:32.05pt;height:17.75pt;z-index:25161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" filled="f" stroked="f">
              <v:textbox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5504" behindDoc="0" locked="0" layoutInCell="1" allowOverlap="1" wp14:anchorId="1E91498E" wp14:editId="46BF9005">
              <wp:simplePos x="0" y="0"/>
              <wp:positionH relativeFrom="column">
                <wp:posOffset>1906270</wp:posOffset>
              </wp:positionH>
              <wp:positionV relativeFrom="paragraph">
                <wp:posOffset>-3564255</wp:posOffset>
              </wp:positionV>
              <wp:extent cx="755015" cy="225425"/>
              <wp:effectExtent l="0" t="0" r="0" b="3175"/>
              <wp:wrapNone/>
              <wp:docPr id="270" name="Text Box 14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015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B42067" w:rsidRDefault="00DE6FC5">
                          <w:pPr>
                            <w:rPr>
                              <w:sz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  <w:lang w:val="en-US"/>
                            </w:rPr>
                            <w:t>1,2,3,112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68" o:spid="_x0000_s1044" type="#_x0000_t202" style="position:absolute;margin-left:150.1pt;margin-top:-280.65pt;width:59.45pt;height:17.75pt;z-index:25160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CgJuwIAAMU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" filled="f" stroked="f">
              <v:textbox>
                <w:txbxContent>
                  <w:p w:rsidR="00DE6FC5" w:rsidRPr="00B42067" w:rsidRDefault="00DE6FC5">
                    <w:pPr>
                      <w:rPr>
                        <w:sz w:val="20"/>
                        <w:lang w:val="en-US"/>
                      </w:rPr>
                    </w:pPr>
                    <w:r>
                      <w:rPr>
                        <w:sz w:val="20"/>
                        <w:lang w:val="en-US"/>
                      </w:rPr>
                      <w:t>1,2,3,112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4480" behindDoc="0" locked="0" layoutInCell="1" allowOverlap="1" wp14:anchorId="3E04FBF0" wp14:editId="60420425">
              <wp:simplePos x="0" y="0"/>
              <wp:positionH relativeFrom="column">
                <wp:posOffset>1400175</wp:posOffset>
              </wp:positionH>
              <wp:positionV relativeFrom="paragraph">
                <wp:posOffset>-3568065</wp:posOffset>
              </wp:positionV>
              <wp:extent cx="426720" cy="225425"/>
              <wp:effectExtent l="0" t="0" r="0" b="3175"/>
              <wp:wrapNone/>
              <wp:docPr id="269" name="Text Box 14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720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B42067" w:rsidRDefault="00DE6FC5">
                          <w:pPr>
                            <w:rPr>
                              <w:sz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  <w:lang w:val="en-US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67" o:spid="_x0000_s1045" type="#_x0000_t202" style="position:absolute;margin-left:110.25pt;margin-top:-280.95pt;width:33.6pt;height:17.75pt;z-index:25160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diBugIAAMU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" filled="f" stroked="f">
              <v:textbox>
                <w:txbxContent>
                  <w:p w:rsidR="00DE6FC5" w:rsidRPr="00B42067" w:rsidRDefault="00DE6FC5">
                    <w:pPr>
                      <w:rPr>
                        <w:sz w:val="20"/>
                        <w:lang w:val="en-US"/>
                      </w:rPr>
                    </w:pPr>
                    <w:r>
                      <w:rPr>
                        <w:sz w:val="20"/>
                        <w:lang w:val="en-US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2432" behindDoc="0" locked="0" layoutInCell="1" allowOverlap="1" wp14:anchorId="43065401" wp14:editId="64D16FE5">
              <wp:simplePos x="0" y="0"/>
              <wp:positionH relativeFrom="column">
                <wp:posOffset>2031365</wp:posOffset>
              </wp:positionH>
              <wp:positionV relativeFrom="paragraph">
                <wp:posOffset>-3260090</wp:posOffset>
              </wp:positionV>
              <wp:extent cx="457200" cy="338455"/>
              <wp:effectExtent l="0" t="0" r="0" b="4445"/>
              <wp:wrapNone/>
              <wp:docPr id="267" name="Text Box 14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338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</w:pPr>
                          <w:r>
                            <w:rPr>
                              <w:sz w:val="19"/>
                            </w:rPr>
                            <w:t>Заме-ненных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65" o:spid="_x0000_s1046" type="#_x0000_t202" style="position:absolute;margin-left:159.95pt;margin-top:-256.7pt;width:36pt;height:26.6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" filled="f" stroked="f">
              <v:textbox inset="0,0,0,0">
                <w:txbxContent>
                  <w:p w:rsidR="00DE6FC5" w:rsidRDefault="00DE6FC5">
                    <w:pPr>
                      <w:jc w:val="center"/>
                    </w:pPr>
                    <w:r>
                      <w:rPr>
                        <w:sz w:val="19"/>
                      </w:rPr>
                      <w:t>Заме-ненных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1408" behindDoc="0" locked="0" layoutInCell="1" allowOverlap="1" wp14:anchorId="51314034" wp14:editId="6978FB48">
              <wp:simplePos x="0" y="0"/>
              <wp:positionH relativeFrom="column">
                <wp:posOffset>1406525</wp:posOffset>
              </wp:positionH>
              <wp:positionV relativeFrom="paragraph">
                <wp:posOffset>-2625090</wp:posOffset>
              </wp:positionV>
              <wp:extent cx="3886200" cy="225425"/>
              <wp:effectExtent l="0" t="0" r="0" b="3175"/>
              <wp:wrapNone/>
              <wp:docPr id="266" name="Text Box 14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6200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Таблица регистрации изменений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64" o:spid="_x0000_s1047" type="#_x0000_t202" style="position:absolute;margin-left:110.75pt;margin-top:-206.7pt;width:306pt;height:17.75pt;z-index:25160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maxswIAALY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" filled="f" stroked="f">
              <v:textbox inset="0,0,0,0">
                <w:txbxContent>
                  <w:p w:rsidR="00DE6FC5" w:rsidRDefault="00DE6FC5">
                    <w:pPr>
                      <w:jc w:val="center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Таблица регистрации изменений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0384" behindDoc="0" locked="0" layoutInCell="1" allowOverlap="1" wp14:anchorId="0E833CF3" wp14:editId="5BC5DF30">
              <wp:simplePos x="0" y="0"/>
              <wp:positionH relativeFrom="column">
                <wp:posOffset>1749425</wp:posOffset>
              </wp:positionH>
              <wp:positionV relativeFrom="paragraph">
                <wp:posOffset>-2806065</wp:posOffset>
              </wp:positionV>
              <wp:extent cx="1485265" cy="226060"/>
              <wp:effectExtent l="0" t="0" r="635" b="2540"/>
              <wp:wrapNone/>
              <wp:docPr id="265" name="Text Box 14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26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Номера листов (страниц)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63" o:spid="_x0000_s1048" type="#_x0000_t202" style="position:absolute;margin-left:137.75pt;margin-top:-220.95pt;width:116.95pt;height:17.8pt;z-index:25160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" filled="f" stroked="f">
              <v:textbox inset="0,0,0,0">
                <w:txbxContent>
                  <w:p w:rsidR="00DE6FC5" w:rsidRDefault="00DE6FC5">
                    <w:pPr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Номера листов (страниц)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9360" behindDoc="0" locked="0" layoutInCell="1" allowOverlap="1" wp14:anchorId="172D7844" wp14:editId="466B9581">
              <wp:simplePos x="0" y="0"/>
              <wp:positionH relativeFrom="column">
                <wp:posOffset>5186045</wp:posOffset>
              </wp:positionH>
              <wp:positionV relativeFrom="paragraph">
                <wp:posOffset>-3086735</wp:posOffset>
              </wp:positionV>
              <wp:extent cx="342900" cy="337820"/>
              <wp:effectExtent l="0" t="0" r="0" b="5080"/>
              <wp:wrapNone/>
              <wp:docPr id="264" name="Text Box 14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</w:pPr>
                          <w:r>
                            <w:rPr>
                              <w:sz w:val="19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62" o:spid="_x0000_s1049" type="#_x0000_t202" style="position:absolute;margin-left:408.35pt;margin-top:-243.05pt;width:27pt;height:26.6pt;z-index:25159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" filled="f" stroked="f">
              <v:textbox inset="0,0,0,0">
                <w:txbxContent>
                  <w:p w:rsidR="00DE6FC5" w:rsidRDefault="00DE6FC5">
                    <w:pPr>
                      <w:jc w:val="center"/>
                    </w:pPr>
                    <w:r>
                      <w:rPr>
                        <w:sz w:val="19"/>
                      </w:rPr>
                      <w:t>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8336" behindDoc="0" locked="0" layoutInCell="1" allowOverlap="1" wp14:anchorId="15BB967D" wp14:editId="5888EBA6">
              <wp:simplePos x="0" y="0"/>
              <wp:positionH relativeFrom="column">
                <wp:posOffset>4736465</wp:posOffset>
              </wp:positionH>
              <wp:positionV relativeFrom="paragraph">
                <wp:posOffset>-3086735</wp:posOffset>
              </wp:positionV>
              <wp:extent cx="342900" cy="337820"/>
              <wp:effectExtent l="0" t="0" r="0" b="5080"/>
              <wp:wrapNone/>
              <wp:docPr id="263" name="Text Box 14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Подп.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61" o:spid="_x0000_s1050" type="#_x0000_t202" style="position:absolute;margin-left:372.95pt;margin-top:-243.05pt;width:27pt;height:26.6pt;z-index:25159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" filled="f" stroked="f">
              <v:textbox inset="0,0,0,0">
                <w:txbxContent>
                  <w:p w:rsidR="00DE6FC5" w:rsidRDefault="00DE6FC5">
                    <w:pPr>
                      <w:jc w:val="center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Подп.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7312" behindDoc="0" locked="0" layoutInCell="1" allowOverlap="1" wp14:anchorId="1128D96F" wp14:editId="672A32AA">
              <wp:simplePos x="0" y="0"/>
              <wp:positionH relativeFrom="column">
                <wp:posOffset>4149725</wp:posOffset>
              </wp:positionH>
              <wp:positionV relativeFrom="paragraph">
                <wp:posOffset>-3184525</wp:posOffset>
              </wp:positionV>
              <wp:extent cx="457200" cy="338455"/>
              <wp:effectExtent l="0" t="0" r="0" b="4445"/>
              <wp:wrapNone/>
              <wp:docPr id="262" name="Text Box 14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338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</w:pPr>
                          <w:r>
                            <w:rPr>
                              <w:sz w:val="19"/>
                            </w:rPr>
                            <w:t>Номер</w:t>
                          </w:r>
                          <w:r>
                            <w:rPr>
                              <w:sz w:val="19"/>
                            </w:rPr>
                            <w:br/>
                            <w:t>док.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60" o:spid="_x0000_s1051" type="#_x0000_t202" style="position:absolute;margin-left:326.75pt;margin-top:-250.75pt;width:36pt;height:26.65pt;z-index:25159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" filled="f" stroked="f">
              <v:textbox inset="0,0,0,0">
                <w:txbxContent>
                  <w:p w:rsidR="00DE6FC5" w:rsidRDefault="00DE6FC5">
                    <w:pPr>
                      <w:jc w:val="center"/>
                    </w:pPr>
                    <w:r>
                      <w:rPr>
                        <w:sz w:val="19"/>
                      </w:rPr>
                      <w:t>Номер</w:t>
                    </w:r>
                    <w:r>
                      <w:rPr>
                        <w:sz w:val="19"/>
                      </w:rPr>
                      <w:br/>
                      <w:t>док.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6288" behindDoc="0" locked="0" layoutInCell="1" allowOverlap="1" wp14:anchorId="3FFE9945" wp14:editId="254AC4B5">
              <wp:simplePos x="0" y="0"/>
              <wp:positionH relativeFrom="column">
                <wp:posOffset>3562985</wp:posOffset>
              </wp:positionH>
              <wp:positionV relativeFrom="paragraph">
                <wp:posOffset>-3296920</wp:posOffset>
              </wp:positionV>
              <wp:extent cx="570865" cy="563245"/>
              <wp:effectExtent l="0" t="0" r="635" b="8255"/>
              <wp:wrapNone/>
              <wp:docPr id="261" name="Text Box 14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" cy="563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spacing w:line="216" w:lineRule="auto"/>
                            <w:jc w:val="center"/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Всего</w:t>
                          </w:r>
                        </w:p>
                        <w:p w:rsidR="00DE6FC5" w:rsidRDefault="00DE6FC5">
                          <w:pPr>
                            <w:spacing w:line="216" w:lineRule="auto"/>
                            <w:jc w:val="center"/>
                          </w:pPr>
                          <w:r>
                            <w:rPr>
                              <w:sz w:val="19"/>
                            </w:rPr>
                            <w:t>листов (страниц) в док.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59" o:spid="_x0000_s1052" type="#_x0000_t202" style="position:absolute;margin-left:280.55pt;margin-top:-259.6pt;width:44.95pt;height:44.35pt;z-index:25159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WufsgIAALU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" filled="f" stroked="f">
              <v:textbox inset="0,0,0,0">
                <w:txbxContent>
                  <w:p w:rsidR="00DE6FC5" w:rsidRDefault="00DE6FC5">
                    <w:pPr>
                      <w:spacing w:line="216" w:lineRule="auto"/>
                      <w:jc w:val="center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Всего</w:t>
                    </w:r>
                  </w:p>
                  <w:p w:rsidR="00DE6FC5" w:rsidRDefault="00DE6FC5">
                    <w:pPr>
                      <w:spacing w:line="216" w:lineRule="auto"/>
                      <w:jc w:val="center"/>
                    </w:pPr>
                    <w:r>
                      <w:rPr>
                        <w:sz w:val="19"/>
                      </w:rPr>
                      <w:t>листов (страниц) в док.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5264" behindDoc="0" locked="0" layoutInCell="1" allowOverlap="1" wp14:anchorId="4248CD5C" wp14:editId="7DFB1AD5">
              <wp:simplePos x="0" y="0"/>
              <wp:positionH relativeFrom="column">
                <wp:posOffset>3021965</wp:posOffset>
              </wp:positionH>
              <wp:positionV relativeFrom="paragraph">
                <wp:posOffset>-3320415</wp:posOffset>
              </wp:positionV>
              <wp:extent cx="570865" cy="436245"/>
              <wp:effectExtent l="0" t="0" r="635" b="1905"/>
              <wp:wrapNone/>
              <wp:docPr id="260" name="Text Box 14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" cy="436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Аннули-рован-</w:t>
                          </w:r>
                        </w:p>
                        <w:p w:rsidR="00DE6FC5" w:rsidRDefault="00DE6FC5">
                          <w:pPr>
                            <w:jc w:val="center"/>
                          </w:pPr>
                          <w:r>
                            <w:rPr>
                              <w:sz w:val="19"/>
                            </w:rPr>
                            <w:t>ных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58" o:spid="_x0000_s1053" type="#_x0000_t202" style="position:absolute;margin-left:237.95pt;margin-top:-261.45pt;width:44.95pt;height:34.35pt;z-index:25159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" filled="f" stroked="f">
              <v:textbox inset="0,0,0,0">
                <w:txbxContent>
                  <w:p w:rsidR="00DE6FC5" w:rsidRDefault="00DE6FC5">
                    <w:pPr>
                      <w:jc w:val="center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Аннули-рован-</w:t>
                    </w:r>
                  </w:p>
                  <w:p w:rsidR="00DE6FC5" w:rsidRDefault="00DE6FC5">
                    <w:pPr>
                      <w:jc w:val="center"/>
                    </w:pPr>
                    <w:r>
                      <w:rPr>
                        <w:sz w:val="19"/>
                      </w:rPr>
                      <w:t>ных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4240" behindDoc="0" locked="0" layoutInCell="1" allowOverlap="1" wp14:anchorId="23FFA184" wp14:editId="20E40BFD">
              <wp:simplePos x="0" y="0"/>
              <wp:positionH relativeFrom="column">
                <wp:posOffset>2557145</wp:posOffset>
              </wp:positionH>
              <wp:positionV relativeFrom="paragraph">
                <wp:posOffset>-3169920</wp:posOffset>
              </wp:positionV>
              <wp:extent cx="457200" cy="338455"/>
              <wp:effectExtent l="0" t="0" r="0" b="4445"/>
              <wp:wrapNone/>
              <wp:docPr id="259" name="Text Box 1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338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Новых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57" o:spid="_x0000_s1054" type="#_x0000_t202" style="position:absolute;margin-left:201.35pt;margin-top:-249.6pt;width:36pt;height:26.65pt;z-index:25159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" filled="f" stroked="f">
              <v:textbox inset="0,0,0,0">
                <w:txbxContent>
                  <w:p w:rsidR="00DE6FC5" w:rsidRDefault="00DE6FC5">
                    <w:pPr>
                      <w:jc w:val="center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Новых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3216" behindDoc="0" locked="0" layoutInCell="1" allowOverlap="1" wp14:anchorId="15D00183" wp14:editId="67D6C445">
              <wp:simplePos x="0" y="0"/>
              <wp:positionH relativeFrom="column">
                <wp:posOffset>1482725</wp:posOffset>
              </wp:positionH>
              <wp:positionV relativeFrom="paragraph">
                <wp:posOffset>-3267075</wp:posOffset>
              </wp:positionV>
              <wp:extent cx="457200" cy="338455"/>
              <wp:effectExtent l="0" t="0" r="0" b="4445"/>
              <wp:wrapNone/>
              <wp:docPr id="258" name="Text Box 1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338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</w:pPr>
                          <w:r>
                            <w:rPr>
                              <w:sz w:val="19"/>
                            </w:rPr>
                            <w:t>Изме-ненных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56" o:spid="_x0000_s1055" type="#_x0000_t202" style="position:absolute;margin-left:116.75pt;margin-top:-257.25pt;width:36pt;height:26.65pt;z-index:25159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G9gswIAALU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" filled="f" stroked="f">
              <v:textbox inset="0,0,0,0">
                <w:txbxContent>
                  <w:p w:rsidR="00DE6FC5" w:rsidRDefault="00DE6FC5">
                    <w:pPr>
                      <w:jc w:val="center"/>
                    </w:pPr>
                    <w:r>
                      <w:rPr>
                        <w:sz w:val="19"/>
                      </w:rPr>
                      <w:t>Изме-ненных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2192" behindDoc="0" locked="0" layoutInCell="1" allowOverlap="1" wp14:anchorId="24975036" wp14:editId="5BECE4AF">
              <wp:simplePos x="0" y="0"/>
              <wp:positionH relativeFrom="column">
                <wp:posOffset>1109345</wp:posOffset>
              </wp:positionH>
              <wp:positionV relativeFrom="paragraph">
                <wp:posOffset>-3086735</wp:posOffset>
              </wp:positionV>
              <wp:extent cx="342900" cy="337820"/>
              <wp:effectExtent l="0" t="0" r="0" b="5080"/>
              <wp:wrapNone/>
              <wp:docPr id="257" name="Text Box 1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Изм.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55" o:spid="_x0000_s1056" type="#_x0000_t202" style="position:absolute;margin-left:87.35pt;margin-top:-243.05pt;width:27pt;height:26.6pt;z-index:25159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" filled="f" stroked="f">
              <v:textbox inset="0,0,0,0">
                <w:txbxContent>
                  <w:p w:rsidR="00DE6FC5" w:rsidRDefault="00DE6FC5">
                    <w:pPr>
                      <w:jc w:val="center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Изм.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1168" behindDoc="0" locked="0" layoutInCell="1" allowOverlap="1" wp14:anchorId="57161BCE" wp14:editId="0635A2E1">
              <wp:simplePos x="0" y="0"/>
              <wp:positionH relativeFrom="column">
                <wp:posOffset>1441450</wp:posOffset>
              </wp:positionH>
              <wp:positionV relativeFrom="paragraph">
                <wp:posOffset>-2823210</wp:posOffset>
              </wp:positionV>
              <wp:extent cx="2141220" cy="0"/>
              <wp:effectExtent l="0" t="0" r="11430" b="19050"/>
              <wp:wrapNone/>
              <wp:docPr id="256" name="Line 14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214122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54" o:spid="_x0000_s1026" style="position:absolute;z-index:25159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5pt,-222.3pt" to="282.1pt,-2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0144" behindDoc="0" locked="0" layoutInCell="1" allowOverlap="1" wp14:anchorId="12C45E5A" wp14:editId="12645A12">
              <wp:simplePos x="0" y="0"/>
              <wp:positionH relativeFrom="column">
                <wp:posOffset>1086485</wp:posOffset>
              </wp:positionH>
              <wp:positionV relativeFrom="paragraph">
                <wp:posOffset>-2459990</wp:posOffset>
              </wp:positionV>
              <wp:extent cx="4457065" cy="0"/>
              <wp:effectExtent l="0" t="0" r="19685" b="19050"/>
              <wp:wrapNone/>
              <wp:docPr id="255" name="Line 14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4457065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53" o:spid="_x0000_s1026" style="position:absolute;z-index:25159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55pt,-193.7pt" to="436.5pt,-1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9120" behindDoc="0" locked="0" layoutInCell="1" allowOverlap="1" wp14:anchorId="68DEEDA4" wp14:editId="4B4F8A8A">
              <wp:simplePos x="0" y="0"/>
              <wp:positionH relativeFrom="column">
                <wp:posOffset>1086485</wp:posOffset>
              </wp:positionH>
              <wp:positionV relativeFrom="paragraph">
                <wp:posOffset>-2645410</wp:posOffset>
              </wp:positionV>
              <wp:extent cx="4457065" cy="0"/>
              <wp:effectExtent l="0" t="0" r="19685" b="19050"/>
              <wp:wrapNone/>
              <wp:docPr id="254" name="Line 1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4457065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52" o:spid="_x0000_s1026" style="position:absolute;z-index:25158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55pt,-208.3pt" to="436.5pt,-20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8096" behindDoc="0" locked="0" layoutInCell="1" allowOverlap="1" wp14:anchorId="6B89F833" wp14:editId="2703BE01">
              <wp:simplePos x="0" y="0"/>
              <wp:positionH relativeFrom="column">
                <wp:posOffset>1084580</wp:posOffset>
              </wp:positionH>
              <wp:positionV relativeFrom="paragraph">
                <wp:posOffset>-3373755</wp:posOffset>
              </wp:positionV>
              <wp:extent cx="4457065" cy="0"/>
              <wp:effectExtent l="0" t="0" r="19685" b="19050"/>
              <wp:wrapNone/>
              <wp:docPr id="253" name="Line 14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4457065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51" o:spid="_x0000_s1026" style="position:absolute;z-index:25158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4pt,-265.65pt" to="436.35pt,-2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7072" behindDoc="0" locked="0" layoutInCell="1" allowOverlap="1" wp14:anchorId="598913FC" wp14:editId="7AD091B8">
              <wp:simplePos x="0" y="0"/>
              <wp:positionH relativeFrom="column">
                <wp:posOffset>1086485</wp:posOffset>
              </wp:positionH>
              <wp:positionV relativeFrom="paragraph">
                <wp:posOffset>-3557905</wp:posOffset>
              </wp:positionV>
              <wp:extent cx="4457065" cy="0"/>
              <wp:effectExtent l="0" t="0" r="19685" b="19050"/>
              <wp:wrapNone/>
              <wp:docPr id="252" name="Line 14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445706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50" o:spid="_x0000_s1026" style="position:absolute;z-index:25158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55pt,-280.15pt" to="436.5pt,-28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6048" behindDoc="0" locked="0" layoutInCell="1" allowOverlap="1" wp14:anchorId="0B2D66E8" wp14:editId="67D19B1C">
              <wp:simplePos x="0" y="0"/>
              <wp:positionH relativeFrom="column">
                <wp:posOffset>5543550</wp:posOffset>
              </wp:positionH>
              <wp:positionV relativeFrom="paragraph">
                <wp:posOffset>-3926840</wp:posOffset>
              </wp:positionV>
              <wp:extent cx="0" cy="1461135"/>
              <wp:effectExtent l="0" t="0" r="19050" b="24765"/>
              <wp:wrapNone/>
              <wp:docPr id="251" name="Line 14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0" cy="146113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49" o:spid="_x0000_s1026" style="position:absolute;z-index:25158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5pt,-309.2pt" to="436.5pt,-19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5024" behindDoc="0" locked="0" layoutInCell="1" allowOverlap="1" wp14:anchorId="284E16EB" wp14:editId="56D20099">
              <wp:simplePos x="0" y="0"/>
              <wp:positionH relativeFrom="column">
                <wp:posOffset>1086485</wp:posOffset>
              </wp:positionH>
              <wp:positionV relativeFrom="paragraph">
                <wp:posOffset>-3740785</wp:posOffset>
              </wp:positionV>
              <wp:extent cx="4457065" cy="0"/>
              <wp:effectExtent l="0" t="0" r="19685" b="19050"/>
              <wp:wrapNone/>
              <wp:docPr id="250" name="Line 14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445706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48" o:spid="_x0000_s1026" style="position:absolute;z-index:25158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55pt,-294.55pt" to="436.5pt,-2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4000" behindDoc="0" locked="0" layoutInCell="1" allowOverlap="1" wp14:anchorId="0096195E" wp14:editId="1957C992">
              <wp:simplePos x="0" y="0"/>
              <wp:positionH relativeFrom="column">
                <wp:posOffset>5165725</wp:posOffset>
              </wp:positionH>
              <wp:positionV relativeFrom="paragraph">
                <wp:posOffset>-3926840</wp:posOffset>
              </wp:positionV>
              <wp:extent cx="356870" cy="0"/>
              <wp:effectExtent l="0" t="0" r="24130" b="19050"/>
              <wp:wrapNone/>
              <wp:docPr id="249" name="Line 14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35687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47" o:spid="_x0000_s1026" style="position:absolute;z-index:25158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75pt,-309.2pt" to="434.85pt,-3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" strokeweight="1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2976" behindDoc="0" locked="0" layoutInCell="1" allowOverlap="1" wp14:anchorId="532A4424" wp14:editId="1784F551">
              <wp:simplePos x="0" y="0"/>
              <wp:positionH relativeFrom="column">
                <wp:posOffset>5180965</wp:posOffset>
              </wp:positionH>
              <wp:positionV relativeFrom="paragraph">
                <wp:posOffset>-3926840</wp:posOffset>
              </wp:positionV>
              <wp:extent cx="0" cy="1278255"/>
              <wp:effectExtent l="0" t="0" r="19050" b="17145"/>
              <wp:wrapNone/>
              <wp:docPr id="248" name="Line 14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0" cy="127825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46" o:spid="_x0000_s1026" style="position:absolute;z-index:25158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7.95pt,-309.2pt" to="407.95pt,-20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1952" behindDoc="0" locked="0" layoutInCell="1" allowOverlap="1" wp14:anchorId="72B57F32" wp14:editId="37DDA38A">
              <wp:simplePos x="0" y="0"/>
              <wp:positionH relativeFrom="column">
                <wp:posOffset>4648200</wp:posOffset>
              </wp:positionH>
              <wp:positionV relativeFrom="paragraph">
                <wp:posOffset>-3926840</wp:posOffset>
              </wp:positionV>
              <wp:extent cx="0" cy="1278255"/>
              <wp:effectExtent l="0" t="0" r="19050" b="17145"/>
              <wp:wrapNone/>
              <wp:docPr id="247" name="Line 14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0" cy="127825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45" o:spid="_x0000_s1026" style="position:absolute;z-index:25158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6pt,-309.2pt" to="366pt,-20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0928" behindDoc="0" locked="0" layoutInCell="1" allowOverlap="1" wp14:anchorId="289DD41D" wp14:editId="49DF2B6F">
              <wp:simplePos x="0" y="0"/>
              <wp:positionH relativeFrom="column">
                <wp:posOffset>4117975</wp:posOffset>
              </wp:positionH>
              <wp:positionV relativeFrom="paragraph">
                <wp:posOffset>-3926840</wp:posOffset>
              </wp:positionV>
              <wp:extent cx="0" cy="1278255"/>
              <wp:effectExtent l="0" t="0" r="19050" b="17145"/>
              <wp:wrapNone/>
              <wp:docPr id="246" name="Line 14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0" cy="127825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44" o:spid="_x0000_s1026" style="position:absolute;z-index:25158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25pt,-309.2pt" to="324.25pt,-20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79904" behindDoc="0" locked="0" layoutInCell="1" allowOverlap="1" wp14:anchorId="7186CAB1" wp14:editId="5B1AD3F9">
              <wp:simplePos x="0" y="0"/>
              <wp:positionH relativeFrom="column">
                <wp:posOffset>3580130</wp:posOffset>
              </wp:positionH>
              <wp:positionV relativeFrom="paragraph">
                <wp:posOffset>-3926840</wp:posOffset>
              </wp:positionV>
              <wp:extent cx="0" cy="1278255"/>
              <wp:effectExtent l="0" t="0" r="19050" b="17145"/>
              <wp:wrapNone/>
              <wp:docPr id="245" name="Line 14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0" cy="127825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43" o:spid="_x0000_s1026" style="position:absolute;z-index:25157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.9pt,-309.2pt" to="281.9pt,-20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78880" behindDoc="0" locked="0" layoutInCell="1" allowOverlap="1" wp14:anchorId="0B790EB1" wp14:editId="3E355732">
              <wp:simplePos x="0" y="0"/>
              <wp:positionH relativeFrom="column">
                <wp:posOffset>3047365</wp:posOffset>
              </wp:positionH>
              <wp:positionV relativeFrom="paragraph">
                <wp:posOffset>-3926840</wp:posOffset>
              </wp:positionV>
              <wp:extent cx="0" cy="1095375"/>
              <wp:effectExtent l="0" t="0" r="19050" b="9525"/>
              <wp:wrapNone/>
              <wp:docPr id="244" name="Line 14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0" cy="109537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42" o:spid="_x0000_s1026" style="position:absolute;z-index:25157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95pt,-309.2pt" to="239.95pt,-2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77856" behindDoc="0" locked="0" layoutInCell="1" allowOverlap="1" wp14:anchorId="17F678B3" wp14:editId="658125B2">
              <wp:simplePos x="0" y="0"/>
              <wp:positionH relativeFrom="column">
                <wp:posOffset>2510790</wp:posOffset>
              </wp:positionH>
              <wp:positionV relativeFrom="paragraph">
                <wp:posOffset>-3926840</wp:posOffset>
              </wp:positionV>
              <wp:extent cx="0" cy="1095375"/>
              <wp:effectExtent l="0" t="0" r="19050" b="9525"/>
              <wp:wrapNone/>
              <wp:docPr id="243" name="Line 14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0" cy="109537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41" o:spid="_x0000_s1026" style="position:absolute;z-index:25157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7pt,-309.2pt" to="197.7pt,-2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76832" behindDoc="0" locked="0" layoutInCell="1" allowOverlap="1" wp14:anchorId="2D230174" wp14:editId="32FB7D68">
              <wp:simplePos x="0" y="0"/>
              <wp:positionH relativeFrom="column">
                <wp:posOffset>1978660</wp:posOffset>
              </wp:positionH>
              <wp:positionV relativeFrom="paragraph">
                <wp:posOffset>-3926840</wp:posOffset>
              </wp:positionV>
              <wp:extent cx="0" cy="1095375"/>
              <wp:effectExtent l="0" t="0" r="19050" b="9525"/>
              <wp:wrapNone/>
              <wp:docPr id="242" name="Line 14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0" cy="109537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40" o:spid="_x0000_s1026" style="position:absolute;z-index:25157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8pt,-309.2pt" to="155.8pt,-2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75808" behindDoc="0" locked="0" layoutInCell="1" allowOverlap="1" wp14:anchorId="31E46F10" wp14:editId="2385986C">
              <wp:simplePos x="0" y="0"/>
              <wp:positionH relativeFrom="column">
                <wp:posOffset>5180965</wp:posOffset>
              </wp:positionH>
              <wp:positionV relativeFrom="paragraph">
                <wp:posOffset>-3926840</wp:posOffset>
              </wp:positionV>
              <wp:extent cx="356870" cy="0"/>
              <wp:effectExtent l="0" t="0" r="24130" b="19050"/>
              <wp:wrapNone/>
              <wp:docPr id="241" name="Line 14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35687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39" o:spid="_x0000_s1026" style="position:absolute;z-index:25157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7.95pt,-309.2pt" to="436.05pt,-3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" strokeweight="1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74784" behindDoc="0" locked="0" layoutInCell="1" allowOverlap="1" wp14:anchorId="3511AC8E" wp14:editId="02159C1E">
              <wp:simplePos x="0" y="0"/>
              <wp:positionH relativeFrom="column">
                <wp:posOffset>1086485</wp:posOffset>
              </wp:positionH>
              <wp:positionV relativeFrom="paragraph">
                <wp:posOffset>-3926840</wp:posOffset>
              </wp:positionV>
              <wp:extent cx="4457065" cy="0"/>
              <wp:effectExtent l="0" t="0" r="19685" b="19050"/>
              <wp:wrapNone/>
              <wp:docPr id="240" name="Line 14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4457065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38" o:spid="_x0000_s1026" style="position:absolute;z-index:25157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55pt,-309.2pt" to="436.5pt,-3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73760" behindDoc="0" locked="0" layoutInCell="1" allowOverlap="1" wp14:anchorId="2C22EF98" wp14:editId="534E5FFA">
              <wp:simplePos x="0" y="0"/>
              <wp:positionH relativeFrom="column">
                <wp:posOffset>1086485</wp:posOffset>
              </wp:positionH>
              <wp:positionV relativeFrom="paragraph">
                <wp:posOffset>-3926840</wp:posOffset>
              </wp:positionV>
              <wp:extent cx="0" cy="1461135"/>
              <wp:effectExtent l="0" t="0" r="19050" b="24765"/>
              <wp:wrapNone/>
              <wp:docPr id="239" name="Line 14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0" cy="146113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37" o:spid="_x0000_s1026" style="position:absolute;z-index:25157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55pt,-309.2pt" to="85.55pt,-19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72736" behindDoc="0" locked="0" layoutInCell="1" allowOverlap="1" wp14:anchorId="4C15A664" wp14:editId="759D20F1">
              <wp:simplePos x="0" y="0"/>
              <wp:positionH relativeFrom="column">
                <wp:posOffset>1441450</wp:posOffset>
              </wp:positionH>
              <wp:positionV relativeFrom="paragraph">
                <wp:posOffset>-3926840</wp:posOffset>
              </wp:positionV>
              <wp:extent cx="0" cy="1278255"/>
              <wp:effectExtent l="0" t="0" r="19050" b="17145"/>
              <wp:wrapNone/>
              <wp:docPr id="238" name="Line 14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0" cy="127825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36" o:spid="_x0000_s1026" style="position:absolute;z-index:25157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5pt,-309.2pt" to="113.5pt,-20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" strokeweight="1.75pt"/>
          </w:pict>
        </mc:Fallback>
      </mc:AlternateContent>
    </w:r>
  </w:p>
  <w:p w:rsidR="00DE6FC5" w:rsidRDefault="00DE6FC5" w:rsidP="00FE3364">
    <w:pPr>
      <w:framePr w:wrap="around" w:vAnchor="page" w:hAnchor="page" w:x="9266" w:y="16276"/>
      <w:rPr>
        <w:sz w:val="12"/>
      </w:rPr>
    </w:pPr>
    <w:r>
      <w:rPr>
        <w:sz w:val="12"/>
      </w:rPr>
      <w:t>Формат А4</w:t>
    </w:r>
  </w:p>
  <w:p w:rsidR="00DE6FC5" w:rsidRDefault="00DE6FC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C5" w:rsidRDefault="00DE6FC5">
    <w:pPr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11648" behindDoc="0" locked="0" layoutInCell="1" allowOverlap="1" wp14:anchorId="26D5D347" wp14:editId="741710D9">
              <wp:simplePos x="0" y="0"/>
              <wp:positionH relativeFrom="column">
                <wp:posOffset>-418620</wp:posOffset>
              </wp:positionH>
              <wp:positionV relativeFrom="paragraph">
                <wp:posOffset>-529686</wp:posOffset>
              </wp:positionV>
              <wp:extent cx="179705" cy="773430"/>
              <wp:effectExtent l="0" t="0" r="10795" b="7620"/>
              <wp:wrapNone/>
              <wp:docPr id="277" name="Text Box 14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73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Инв.№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27" o:spid="_x0000_s1057" type="#_x0000_t202" style="position:absolute;margin-left:-32.95pt;margin-top:-41.7pt;width:14.15pt;height:60.9pt;z-index:25161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" filled="f" stroked="f" strokeweight="1.75pt">
              <v:textbox style="layout-flow:vertical;mso-layout-flow-alt:bottom-to-top"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Инв.№ подл.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2672" behindDoc="0" locked="0" layoutInCell="1" allowOverlap="1" wp14:anchorId="6092A99A" wp14:editId="75816C68">
              <wp:simplePos x="0" y="0"/>
              <wp:positionH relativeFrom="column">
                <wp:posOffset>-196215</wp:posOffset>
              </wp:positionH>
              <wp:positionV relativeFrom="paragraph">
                <wp:posOffset>-1032187</wp:posOffset>
              </wp:positionV>
              <wp:extent cx="125730" cy="1342390"/>
              <wp:effectExtent l="0" t="0" r="7620" b="10160"/>
              <wp:wrapNone/>
              <wp:docPr id="278" name="Text Box 14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" cy="1342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C1056E" w:rsidRDefault="00DE6FC5">
                          <w:pPr>
                            <w:rPr>
                              <w:sz w:val="20"/>
                            </w:rPr>
                          </w:pPr>
                          <w:r w:rsidRPr="00C1056E">
                            <w:rPr>
                              <w:sz w:val="20"/>
                            </w:rPr>
                            <w:fldChar w:fldCharType="begin"/>
                          </w:r>
                          <w:r w:rsidRPr="00C1056E">
                            <w:rPr>
                              <w:sz w:val="20"/>
                            </w:rPr>
                            <w:instrText xml:space="preserve"> DOCVARIABLE  PR_NUM_INV_OLD  \* MERGEFORMAT </w:instrText>
                          </w:r>
                          <w:r w:rsidRPr="00C1056E"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R4.03263.2.0.14</w:t>
                          </w:r>
                          <w:r w:rsidRPr="00C1056E"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84" o:spid="_x0000_s1058" type="#_x0000_t202" style="position:absolute;margin-left:-15.45pt;margin-top:-81.25pt;width:9.9pt;height:105.7pt;z-index:25161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" filled="f" stroked="f">
              <v:textbox style="layout-flow:vertical;mso-layout-flow-alt:bottom-to-top" inset="0,0,0,0">
                <w:txbxContent>
                  <w:p w:rsidR="00DE6FC5" w:rsidRPr="00C1056E" w:rsidRDefault="00DE6FC5">
                    <w:pPr>
                      <w:rPr>
                        <w:sz w:val="20"/>
                      </w:rPr>
                    </w:pPr>
                    <w:r w:rsidRPr="00C1056E">
                      <w:rPr>
                        <w:sz w:val="20"/>
                      </w:rPr>
                      <w:fldChar w:fldCharType="begin"/>
                    </w:r>
                    <w:r w:rsidRPr="00C1056E">
                      <w:rPr>
                        <w:sz w:val="20"/>
                      </w:rPr>
                      <w:instrText xml:space="preserve"> DOCVARIABLE  PR_NUM_INV_OLD  \* MERGEFORMAT </w:instrText>
                    </w:r>
                    <w:r w:rsidRPr="00C1056E">
                      <w:rPr>
                        <w:sz w:val="20"/>
                      </w:rPr>
                      <w:fldChar w:fldCharType="separate"/>
                    </w:r>
                    <w:r>
                      <w:rPr>
                        <w:sz w:val="20"/>
                      </w:rPr>
                      <w:t>R4.03263.2.0.14</w:t>
                    </w:r>
                    <w:r w:rsidRPr="00C1056E"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64544" behindDoc="0" locked="0" layoutInCell="1" allowOverlap="1" wp14:anchorId="4CC9AF6C" wp14:editId="705B8FEF">
              <wp:simplePos x="0" y="0"/>
              <wp:positionH relativeFrom="column">
                <wp:posOffset>-432243</wp:posOffset>
              </wp:positionH>
              <wp:positionV relativeFrom="paragraph">
                <wp:posOffset>-2679311</wp:posOffset>
              </wp:positionV>
              <wp:extent cx="431800" cy="2995517"/>
              <wp:effectExtent l="0" t="0" r="25400" b="14605"/>
              <wp:wrapNone/>
              <wp:docPr id="229" name="Rectangle 14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800" cy="2995517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425" o:spid="_x0000_s1026" style="position:absolute;margin-left:-34.05pt;margin-top:-210.95pt;width:34pt;height:235.85pt;z-index:25156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" filled="f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65568" behindDoc="0" locked="0" layoutInCell="1" allowOverlap="1" wp14:anchorId="03ADAB87" wp14:editId="389A1C81">
              <wp:simplePos x="0" y="0"/>
              <wp:positionH relativeFrom="column">
                <wp:posOffset>-260793</wp:posOffset>
              </wp:positionH>
              <wp:positionV relativeFrom="paragraph">
                <wp:posOffset>-2681797</wp:posOffset>
              </wp:positionV>
              <wp:extent cx="635" cy="2995517"/>
              <wp:effectExtent l="0" t="0" r="37465" b="14605"/>
              <wp:wrapNone/>
              <wp:docPr id="230" name="Line 14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635" cy="2995517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26" o:spid="_x0000_s1026" style="position:absolute;z-index:25156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55pt,-211.15pt" to="-20.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" strokeweight="1.7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66592" behindDoc="0" locked="0" layoutInCell="1" allowOverlap="1" wp14:anchorId="0B445F20" wp14:editId="5902156E">
              <wp:simplePos x="0" y="0"/>
              <wp:positionH relativeFrom="column">
                <wp:posOffset>-419543</wp:posOffset>
              </wp:positionH>
              <wp:positionV relativeFrom="paragraph">
                <wp:posOffset>-1766794</wp:posOffset>
              </wp:positionV>
              <wp:extent cx="179705" cy="1226428"/>
              <wp:effectExtent l="0" t="0" r="10795" b="12065"/>
              <wp:wrapNone/>
              <wp:docPr id="231" name="Text Box 14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264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</w:pPr>
                          <w:r>
                            <w:rPr>
                              <w:sz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28" o:spid="_x0000_s1059" type="#_x0000_t202" style="position:absolute;margin-left:-33.05pt;margin-top:-139.1pt;width:14.15pt;height:96.55pt;z-index:25156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" filled="f" stroked="f" strokeweight="1.75pt">
              <v:textbox style="layout-flow:vertical;mso-layout-flow-alt:bottom-to-top" inset="0,0,0,0">
                <w:txbxContent>
                  <w:p w:rsidR="00DE6FC5" w:rsidRDefault="00DE6FC5">
                    <w:pPr>
                      <w:jc w:val="center"/>
                    </w:pPr>
                    <w:r>
                      <w:rPr>
                        <w:sz w:val="20"/>
                      </w:rPr>
                      <w:t>Подпись и 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67616" behindDoc="0" locked="0" layoutInCell="1" allowOverlap="1" wp14:anchorId="3FFD0FC0" wp14:editId="6A521D14">
              <wp:simplePos x="0" y="0"/>
              <wp:positionH relativeFrom="column">
                <wp:posOffset>-422083</wp:posOffset>
              </wp:positionH>
              <wp:positionV relativeFrom="paragraph">
                <wp:posOffset>-2699824</wp:posOffset>
              </wp:positionV>
              <wp:extent cx="179705" cy="773899"/>
              <wp:effectExtent l="0" t="0" r="10795" b="7620"/>
              <wp:wrapNone/>
              <wp:docPr id="232" name="Text Box 1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738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Взам.инв.№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29" o:spid="_x0000_s1060" type="#_x0000_t202" style="position:absolute;margin-left:-33.25pt;margin-top:-212.6pt;width:14.15pt;height:60.95pt;z-index:25156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" filled="f" stroked="f" strokeweight="1.75pt">
              <v:textbox style="layout-flow:vertical;mso-layout-flow-alt:bottom-to-top"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Взам.инв.№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68640" behindDoc="0" locked="0" layoutInCell="1" allowOverlap="1" wp14:anchorId="6B326A6B" wp14:editId="08298921">
              <wp:simplePos x="0" y="0"/>
              <wp:positionH relativeFrom="column">
                <wp:posOffset>-434783</wp:posOffset>
              </wp:positionH>
              <wp:positionV relativeFrom="paragraph">
                <wp:posOffset>-564609</wp:posOffset>
              </wp:positionV>
              <wp:extent cx="431800" cy="0"/>
              <wp:effectExtent l="0" t="0" r="25400" b="19050"/>
              <wp:wrapNone/>
              <wp:docPr id="233" name="Line 14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30" o:spid="_x0000_s1026" style="position:absolute;z-index:25156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25pt,-44.45pt" to="-.25pt,-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69664" behindDoc="0" locked="0" layoutInCell="1" allowOverlap="1" wp14:anchorId="3C7E6D03" wp14:editId="5928E481">
              <wp:simplePos x="0" y="0"/>
              <wp:positionH relativeFrom="column">
                <wp:posOffset>-435418</wp:posOffset>
              </wp:positionH>
              <wp:positionV relativeFrom="paragraph">
                <wp:posOffset>-1801604</wp:posOffset>
              </wp:positionV>
              <wp:extent cx="431800" cy="0"/>
              <wp:effectExtent l="0" t="0" r="25400" b="19050"/>
              <wp:wrapNone/>
              <wp:docPr id="234" name="Line 14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431" o:spid="_x0000_s1026" style="position:absolute;z-index:25156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3pt,-141.85pt" to="-.3pt,-1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" strokeweight="1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70688" behindDoc="0" locked="0" layoutInCell="1" allowOverlap="1" wp14:anchorId="10D30F98" wp14:editId="0C09EED2">
              <wp:simplePos x="0" y="0"/>
              <wp:positionH relativeFrom="column">
                <wp:posOffset>-221423</wp:posOffset>
              </wp:positionH>
              <wp:positionV relativeFrom="paragraph">
                <wp:posOffset>-1524990</wp:posOffset>
              </wp:positionV>
              <wp:extent cx="179705" cy="773899"/>
              <wp:effectExtent l="0" t="0" r="10795" b="7620"/>
              <wp:wrapNone/>
              <wp:docPr id="235" name="Text Box 14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738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32" o:spid="_x0000_s1061" type="#_x0000_t202" style="position:absolute;margin-left:-17.45pt;margin-top:-120.1pt;width:14.15pt;height:60.95pt;z-index:25157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" filled="f" stroked="f" strokeweight="1.75pt">
              <v:textbox style="layout-flow:vertical;mso-layout-flow-alt:bottom-to-top" inset="0,0,0,0">
                <w:txbxContent>
                  <w:p w:rsidR="00DE6FC5" w:rsidRDefault="00DE6FC5">
                    <w:pPr>
                      <w:jc w:val="center"/>
                      <w:rPr>
                        <w:sz w:val="20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71712" behindDoc="0" locked="0" layoutInCell="1" allowOverlap="1" wp14:anchorId="741BB565" wp14:editId="660ACBFD">
              <wp:simplePos x="0" y="0"/>
              <wp:positionH relativeFrom="column">
                <wp:posOffset>-221423</wp:posOffset>
              </wp:positionH>
              <wp:positionV relativeFrom="paragraph">
                <wp:posOffset>-2627096</wp:posOffset>
              </wp:positionV>
              <wp:extent cx="179705" cy="773899"/>
              <wp:effectExtent l="0" t="0" r="10795" b="7620"/>
              <wp:wrapNone/>
              <wp:docPr id="236" name="Text Box 14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738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434" o:spid="_x0000_s1062" type="#_x0000_t202" style="position:absolute;margin-left:-17.45pt;margin-top:-206.85pt;width:14.15pt;height:60.95pt;z-index:25157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" filled="f" stroked="f" strokeweight="1.75pt">
              <v:textbox style="layout-flow:vertical;mso-layout-flow-alt:bottom-to-top" inset="0,0,0,0">
                <w:txbxContent>
                  <w:p w:rsidR="00DE6FC5" w:rsidRDefault="00DE6FC5">
                    <w:pPr>
                      <w:jc w:val="center"/>
                      <w:rPr>
                        <w:sz w:val="20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E6FC5" w:rsidRDefault="00DE6FC5" w:rsidP="00FE3364">
    <w:pPr>
      <w:framePr w:wrap="around" w:vAnchor="page" w:hAnchor="page" w:x="9237" w:y="16289"/>
      <w:rPr>
        <w:sz w:val="12"/>
      </w:rPr>
    </w:pPr>
    <w:r>
      <w:rPr>
        <w:sz w:val="12"/>
      </w:rPr>
      <w:t>Формат А4</w:t>
    </w:r>
  </w:p>
  <w:p w:rsidR="00DE6FC5" w:rsidRDefault="00DE6FC5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C5" w:rsidRDefault="00DE6FC5">
    <w:pPr>
      <w:rPr>
        <w:sz w:val="20"/>
      </w:rPr>
    </w:pPr>
  </w:p>
  <w:p w:rsidR="00DE6FC5" w:rsidRDefault="00DE6FC5" w:rsidP="007C06DD">
    <w:pPr>
      <w:framePr w:wrap="around" w:vAnchor="page" w:hAnchor="page" w:x="9256" w:y="16348"/>
      <w:rPr>
        <w:sz w:val="12"/>
      </w:rPr>
    </w:pPr>
    <w:r>
      <w:rPr>
        <w:sz w:val="12"/>
      </w:rPr>
      <w:t>Формат А4</w:t>
    </w:r>
  </w:p>
  <w:p w:rsidR="00DE6FC5" w:rsidRDefault="00DE6FC5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C5" w:rsidRDefault="00DE6FC5">
    <w:pPr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8144" behindDoc="0" locked="0" layoutInCell="1" allowOverlap="1" wp14:anchorId="18BB9F4A" wp14:editId="70DA991F">
              <wp:simplePos x="0" y="0"/>
              <wp:positionH relativeFrom="column">
                <wp:posOffset>8319770</wp:posOffset>
              </wp:positionH>
              <wp:positionV relativeFrom="paragraph">
                <wp:posOffset>-1677670</wp:posOffset>
              </wp:positionV>
              <wp:extent cx="307975" cy="198120"/>
              <wp:effectExtent l="0" t="0" r="15875" b="11430"/>
              <wp:wrapNone/>
              <wp:docPr id="310" name="Text Box 13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97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 w:rsidP="00F96151">
                          <w:pPr>
                            <w:jc w:val="center"/>
                            <w:rPr>
                              <w:b/>
                              <w:bCs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Зам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78" o:spid="_x0000_s1113" type="#_x0000_t202" style="position:absolute;margin-left:655.1pt;margin-top:-132.1pt;width:24.25pt;height:15.6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" filled="f" stroked="f">
              <v:textbox inset="0,0,0,0">
                <w:txbxContent>
                  <w:p w:rsidR="00DE6FC5" w:rsidRDefault="00DE6FC5" w:rsidP="00F96151">
                    <w:pPr>
                      <w:jc w:val="center"/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sz w:val="16"/>
                      </w:rPr>
                      <w:t>Зам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20192" behindDoc="0" locked="0" layoutInCell="1" allowOverlap="1" wp14:anchorId="5B2EE7BA" wp14:editId="317CB86B">
              <wp:simplePos x="0" y="0"/>
              <wp:positionH relativeFrom="column">
                <wp:posOffset>8682331</wp:posOffset>
              </wp:positionH>
              <wp:positionV relativeFrom="paragraph">
                <wp:posOffset>-1664970</wp:posOffset>
              </wp:positionV>
              <wp:extent cx="285750" cy="140970"/>
              <wp:effectExtent l="0" t="0" r="0" b="11430"/>
              <wp:wrapNone/>
              <wp:docPr id="311" name="Text Box 13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 w:rsidP="00F96151">
                          <w:pPr>
                            <w:jc w:val="center"/>
                            <w:rPr>
                              <w:b/>
                              <w:bCs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78-15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4" type="#_x0000_t202" style="position:absolute;margin-left:683.65pt;margin-top:-131.1pt;width:22.5pt;height:11.1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DvHtgIAALU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" filled="f" stroked="f">
              <v:textbox inset="0,0,0,0">
                <w:txbxContent>
                  <w:p w:rsidR="00DE6FC5" w:rsidRDefault="00DE6FC5" w:rsidP="00F96151">
                    <w:pPr>
                      <w:jc w:val="center"/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sz w:val="16"/>
                      </w:rPr>
                      <w:t>78-15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0A3093EA" wp14:editId="04A7377A">
              <wp:simplePos x="0" y="0"/>
              <wp:positionH relativeFrom="column">
                <wp:posOffset>7974438</wp:posOffset>
              </wp:positionH>
              <wp:positionV relativeFrom="paragraph">
                <wp:posOffset>-1647933</wp:posOffset>
              </wp:positionV>
              <wp:extent cx="285750" cy="140970"/>
              <wp:effectExtent l="0" t="0" r="0" b="11430"/>
              <wp:wrapNone/>
              <wp:docPr id="309" name="Text Box 13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 w:rsidP="00F96151">
                          <w:pPr>
                            <w:jc w:val="center"/>
                            <w:rPr>
                              <w:b/>
                              <w:bCs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5" type="#_x0000_t202" style="position:absolute;margin-left:627.9pt;margin-top:-129.75pt;width:22.5pt;height:11.1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WCDtgIAALU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" filled="f" stroked="f">
              <v:textbox inset="0,0,0,0">
                <w:txbxContent>
                  <w:p w:rsidR="00DE6FC5" w:rsidRDefault="00DE6FC5" w:rsidP="00F96151">
                    <w:pPr>
                      <w:jc w:val="center"/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sz w:val="16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4048" behindDoc="0" locked="0" layoutInCell="1" allowOverlap="1" wp14:anchorId="1B7B1BE3" wp14:editId="5CE99208">
              <wp:simplePos x="0" y="0"/>
              <wp:positionH relativeFrom="column">
                <wp:posOffset>7633335</wp:posOffset>
              </wp:positionH>
              <wp:positionV relativeFrom="paragraph">
                <wp:posOffset>-1642110</wp:posOffset>
              </wp:positionV>
              <wp:extent cx="285750" cy="140970"/>
              <wp:effectExtent l="0" t="0" r="0" b="11430"/>
              <wp:wrapNone/>
              <wp:docPr id="307" name="Text Box 13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 w:rsidP="00F96151">
                          <w:pPr>
                            <w:jc w:val="center"/>
                            <w:rPr>
                              <w:b/>
                              <w:bCs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6" type="#_x0000_t202" style="position:absolute;margin-left:601.05pt;margin-top:-129.3pt;width:22.5pt;height:11.1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5ZtgIAALU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" filled="f" stroked="f">
              <v:textbox inset="0,0,0,0">
                <w:txbxContent>
                  <w:p w:rsidR="00DE6FC5" w:rsidRDefault="00DE6FC5" w:rsidP="00F96151">
                    <w:pPr>
                      <w:jc w:val="center"/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sz w:val="16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000" behindDoc="0" locked="0" layoutInCell="1" allowOverlap="1" wp14:anchorId="159B0CD2" wp14:editId="7847A38F">
              <wp:simplePos x="0" y="0"/>
              <wp:positionH relativeFrom="column">
                <wp:posOffset>-169916</wp:posOffset>
              </wp:positionH>
              <wp:positionV relativeFrom="paragraph">
                <wp:posOffset>-4298950</wp:posOffset>
              </wp:positionV>
              <wp:extent cx="138502" cy="678515"/>
              <wp:effectExtent l="0" t="0" r="13970" b="7620"/>
              <wp:wrapNone/>
              <wp:docPr id="306" name="Text Box 14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502" cy="678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2760F3" w:rsidRDefault="00DE6FC5" w:rsidP="00405664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Гришечкин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488" o:spid="_x0000_s1117" type="#_x0000_t202" style="position:absolute;margin-left:-13.4pt;margin-top:-338.5pt;width:10.9pt;height:53.4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" filled="f" stroked="f">
              <v:textbox style="layout-flow:vertical;mso-layout-flow-alt:bottom-to-top" inset="0,0,0,0">
                <w:txbxContent>
                  <w:p w:rsidR="00DE6FC5" w:rsidRPr="002760F3" w:rsidRDefault="00DE6FC5" w:rsidP="00405664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Гришечкин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952" behindDoc="0" locked="0" layoutInCell="1" allowOverlap="1" wp14:anchorId="6F5AABE4" wp14:editId="04814F48">
              <wp:simplePos x="0" y="0"/>
              <wp:positionH relativeFrom="column">
                <wp:posOffset>-147320</wp:posOffset>
              </wp:positionH>
              <wp:positionV relativeFrom="paragraph">
                <wp:posOffset>-3638921</wp:posOffset>
              </wp:positionV>
              <wp:extent cx="138502" cy="678515"/>
              <wp:effectExtent l="0" t="0" r="13970" b="7620"/>
              <wp:wrapNone/>
              <wp:docPr id="308" name="Text Box 14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502" cy="678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2760F3" w:rsidRDefault="00DE6FC5" w:rsidP="00405664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2760F3">
                            <w:rPr>
                              <w:sz w:val="18"/>
                              <w:szCs w:val="18"/>
                            </w:rPr>
                            <w:t>Нач.БКП1/4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118" type="#_x0000_t202" style="position:absolute;margin-left:-11.6pt;margin-top:-286.55pt;width:10.9pt;height:53.4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" filled="f" stroked="f">
              <v:textbox style="layout-flow:vertical;mso-layout-flow-alt:bottom-to-top" inset="0,0,0,0">
                <w:txbxContent>
                  <w:p w:rsidR="00DE6FC5" w:rsidRPr="002760F3" w:rsidRDefault="00DE6FC5" w:rsidP="00405664">
                    <w:pPr>
                      <w:rPr>
                        <w:sz w:val="18"/>
                        <w:szCs w:val="18"/>
                      </w:rPr>
                    </w:pPr>
                    <w:r w:rsidRPr="002760F3">
                      <w:rPr>
                        <w:sz w:val="18"/>
                        <w:szCs w:val="18"/>
                      </w:rPr>
                      <w:t>Нач.БКП1/4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6FCB1D99" wp14:editId="5E3B695F">
              <wp:simplePos x="0" y="0"/>
              <wp:positionH relativeFrom="column">
                <wp:posOffset>8274050</wp:posOffset>
              </wp:positionH>
              <wp:positionV relativeFrom="paragraph">
                <wp:posOffset>-599440</wp:posOffset>
              </wp:positionV>
              <wp:extent cx="879475" cy="223520"/>
              <wp:effectExtent l="0" t="0" r="15875" b="5080"/>
              <wp:wrapNone/>
              <wp:docPr id="109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9475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Клементьева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7" o:spid="_x0000_s1119" type="#_x0000_t202" style="position:absolute;margin-left:651.5pt;margin-top:-47.2pt;width:69.25pt;height:17.6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Клементьева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0320" behindDoc="0" locked="0" layoutInCell="1" allowOverlap="1" wp14:anchorId="284645D8" wp14:editId="2AF22B43">
              <wp:simplePos x="0" y="0"/>
              <wp:positionH relativeFrom="column">
                <wp:posOffset>7603754</wp:posOffset>
              </wp:positionH>
              <wp:positionV relativeFrom="paragraph">
                <wp:posOffset>-948055</wp:posOffset>
              </wp:positionV>
              <wp:extent cx="571500" cy="222885"/>
              <wp:effectExtent l="0" t="0" r="0" b="5715"/>
              <wp:wrapNone/>
              <wp:docPr id="104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Нач.гр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4" o:spid="_x0000_s1120" type="#_x0000_t202" style="position:absolute;margin-left:598.7pt;margin-top:-74.65pt;width:45pt;height:17.5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Нач.гр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2368" behindDoc="0" locked="0" layoutInCell="1" allowOverlap="1" wp14:anchorId="2772813C" wp14:editId="6ED490BE">
              <wp:simplePos x="0" y="0"/>
              <wp:positionH relativeFrom="column">
                <wp:posOffset>7564491</wp:posOffset>
              </wp:positionH>
              <wp:positionV relativeFrom="paragraph">
                <wp:posOffset>-771525</wp:posOffset>
              </wp:positionV>
              <wp:extent cx="877163" cy="222885"/>
              <wp:effectExtent l="0" t="0" r="18415" b="5715"/>
              <wp:wrapNone/>
              <wp:docPr id="106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7163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983CF1" w:rsidRDefault="00DE6FC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983CF1">
                            <w:rPr>
                              <w:sz w:val="18"/>
                              <w:szCs w:val="18"/>
                            </w:rPr>
                            <w:t>Гл.инж.Б</w:t>
                          </w:r>
                          <w:r>
                            <w:rPr>
                              <w:sz w:val="18"/>
                              <w:szCs w:val="18"/>
                            </w:rPr>
                            <w:t>К</w:t>
                          </w:r>
                          <w:r w:rsidRPr="00983CF1">
                            <w:rPr>
                              <w:sz w:val="18"/>
                              <w:szCs w:val="18"/>
                            </w:rPr>
                            <w:t>П1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5" o:spid="_x0000_s1121" type="#_x0000_t202" style="position:absolute;margin-left:595.65pt;margin-top:-60.75pt;width:69.05pt;height:17.5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" filled="f" stroked="f" strokeweight="1.25pt">
              <v:textbox inset="0,0,0,0">
                <w:txbxContent>
                  <w:p w:rsidR="00DE6FC5" w:rsidRPr="00983CF1" w:rsidRDefault="00DE6FC5">
                    <w:pPr>
                      <w:rPr>
                        <w:sz w:val="18"/>
                        <w:szCs w:val="18"/>
                      </w:rPr>
                    </w:pPr>
                    <w:r w:rsidRPr="00983CF1">
                      <w:rPr>
                        <w:sz w:val="18"/>
                        <w:szCs w:val="18"/>
                      </w:rPr>
                      <w:t>Гл.инж.Б</w:t>
                    </w:r>
                    <w:r>
                      <w:rPr>
                        <w:sz w:val="18"/>
                        <w:szCs w:val="18"/>
                      </w:rPr>
                      <w:t>К</w:t>
                    </w:r>
                    <w:r w:rsidRPr="00983CF1">
                      <w:rPr>
                        <w:sz w:val="18"/>
                        <w:szCs w:val="18"/>
                      </w:rPr>
                      <w:t>П1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6BC1C0D5" wp14:editId="030F964E">
              <wp:simplePos x="0" y="0"/>
              <wp:positionH relativeFrom="column">
                <wp:posOffset>8257540</wp:posOffset>
              </wp:positionH>
              <wp:positionV relativeFrom="paragraph">
                <wp:posOffset>-1133104</wp:posOffset>
              </wp:positionV>
              <wp:extent cx="706755" cy="191770"/>
              <wp:effectExtent l="0" t="0" r="17145" b="17780"/>
              <wp:wrapNone/>
              <wp:docPr id="137" name="Text Box 12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675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FB0911" w:rsidRDefault="00DE6FC5">
                          <w:pPr>
                            <w:jc w:val="center"/>
                            <w:rPr>
                              <w:bCs/>
                              <w:sz w:val="20"/>
                            </w:rPr>
                          </w:pPr>
                          <w:r w:rsidRPr="00FB0911">
                            <w:rPr>
                              <w:bCs/>
                              <w:sz w:val="20"/>
                            </w:rPr>
                            <w:t>Петухова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46" o:spid="_x0000_s1122" type="#_x0000_t202" style="position:absolute;margin-left:650.2pt;margin-top:-89.2pt;width:55.65pt;height:15.1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" filled="f" stroked="f">
              <v:textbox inset="0,0,0,0">
                <w:txbxContent>
                  <w:p w:rsidR="00DE6FC5" w:rsidRPr="00FB0911" w:rsidRDefault="00DE6FC5">
                    <w:pPr>
                      <w:jc w:val="center"/>
                      <w:rPr>
                        <w:bCs/>
                        <w:sz w:val="20"/>
                      </w:rPr>
                    </w:pPr>
                    <w:r w:rsidRPr="00FB0911">
                      <w:rPr>
                        <w:bCs/>
                        <w:sz w:val="20"/>
                      </w:rPr>
                      <w:t>Петухова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0805E99C" wp14:editId="65DFACC9">
              <wp:simplePos x="0" y="0"/>
              <wp:positionH relativeFrom="column">
                <wp:posOffset>7517130</wp:posOffset>
              </wp:positionH>
              <wp:positionV relativeFrom="paragraph">
                <wp:posOffset>-1150249</wp:posOffset>
              </wp:positionV>
              <wp:extent cx="756920" cy="226060"/>
              <wp:effectExtent l="0" t="0" r="5080" b="2540"/>
              <wp:wrapNone/>
              <wp:docPr id="135" name="Text Box 12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920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983CF1" w:rsidRDefault="00DE6FC5">
                          <w:pPr>
                            <w:jc w:val="center"/>
                            <w:rPr>
                              <w:spacing w:val="-10"/>
                              <w:sz w:val="20"/>
                            </w:rPr>
                          </w:pPr>
                          <w:r w:rsidRPr="00983CF1">
                            <w:rPr>
                              <w:spacing w:val="-10"/>
                              <w:sz w:val="20"/>
                            </w:rPr>
                            <w:t>Пров.инж.1к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44" o:spid="_x0000_s1123" type="#_x0000_t202" style="position:absolute;margin-left:591.9pt;margin-top:-90.55pt;width:59.6pt;height:17.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" filled="f" stroked="f">
              <v:textbox inset="0,0,0,0">
                <w:txbxContent>
                  <w:p w:rsidR="00DE6FC5" w:rsidRPr="00983CF1" w:rsidRDefault="00DE6FC5">
                    <w:pPr>
                      <w:jc w:val="center"/>
                      <w:rPr>
                        <w:spacing w:val="-10"/>
                        <w:sz w:val="20"/>
                      </w:rPr>
                    </w:pPr>
                    <w:r w:rsidRPr="00983CF1">
                      <w:rPr>
                        <w:spacing w:val="-10"/>
                        <w:sz w:val="20"/>
                      </w:rPr>
                      <w:t>Пров.инж.1к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F484CF" wp14:editId="4F97D609">
              <wp:simplePos x="0" y="0"/>
              <wp:positionH relativeFrom="column">
                <wp:posOffset>8320117</wp:posOffset>
              </wp:positionH>
              <wp:positionV relativeFrom="paragraph">
                <wp:posOffset>-1317625</wp:posOffset>
              </wp:positionV>
              <wp:extent cx="672465" cy="174625"/>
              <wp:effectExtent l="0" t="0" r="13335" b="15875"/>
              <wp:wrapNone/>
              <wp:docPr id="136" name="Text Box 12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2465" cy="174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983CF1" w:rsidRDefault="00DE6FC5" w:rsidP="00983CF1">
                          <w:pPr>
                            <w:rPr>
                              <w:bCs/>
                              <w:sz w:val="16"/>
                            </w:rPr>
                          </w:pPr>
                          <w:r w:rsidRPr="00FB0911">
                            <w:rPr>
                              <w:bCs/>
                              <w:sz w:val="20"/>
                            </w:rPr>
                            <w:t>Валекаев</w:t>
                          </w:r>
                          <w:r w:rsidRPr="00983CF1">
                            <w:rPr>
                              <w:bCs/>
                              <w:sz w:val="16"/>
                            </w:rPr>
                            <w:t>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45" o:spid="_x0000_s1124" type="#_x0000_t202" style="position:absolute;margin-left:655.15pt;margin-top:-103.75pt;width:52.95pt;height:13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" filled="f" stroked="f">
              <v:textbox inset="0,0,0,0">
                <w:txbxContent>
                  <w:p w:rsidR="00DE6FC5" w:rsidRPr="00983CF1" w:rsidRDefault="00DE6FC5" w:rsidP="00983CF1">
                    <w:pPr>
                      <w:rPr>
                        <w:bCs/>
                        <w:sz w:val="16"/>
                      </w:rPr>
                    </w:pPr>
                    <w:r w:rsidRPr="00FB0911">
                      <w:rPr>
                        <w:bCs/>
                        <w:sz w:val="20"/>
                      </w:rPr>
                      <w:t>Валекаев</w:t>
                    </w:r>
                    <w:r w:rsidRPr="00983CF1">
                      <w:rPr>
                        <w:bCs/>
                        <w:sz w:val="16"/>
                      </w:rPr>
                      <w:t>а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07904" behindDoc="0" locked="0" layoutInCell="1" allowOverlap="1" wp14:anchorId="0EFAF323" wp14:editId="4C4E2D5A">
              <wp:simplePos x="0" y="0"/>
              <wp:positionH relativeFrom="column">
                <wp:posOffset>7585854</wp:posOffset>
              </wp:positionH>
              <wp:positionV relativeFrom="paragraph">
                <wp:posOffset>-1344978</wp:posOffset>
              </wp:positionV>
              <wp:extent cx="739471" cy="198258"/>
              <wp:effectExtent l="0" t="0" r="3810" b="11430"/>
              <wp:wrapNone/>
              <wp:docPr id="305" name="Text Box 13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9471" cy="19825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 w:rsidP="00983CF1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Инж.2 кат.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59" o:spid="_x0000_s1125" type="#_x0000_t202" style="position:absolute;margin-left:597.3pt;margin-top:-105.9pt;width:58.25pt;height:15.6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" filled="f" stroked="f" strokeweight="1.25pt">
              <v:textbox inset="0,0,0,0">
                <w:txbxContent>
                  <w:p w:rsidR="00DE6FC5" w:rsidRDefault="00DE6FC5" w:rsidP="00983CF1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Инж.2 кат.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6E2EB2E7" wp14:editId="109246A0">
              <wp:simplePos x="0" y="0"/>
              <wp:positionH relativeFrom="column">
                <wp:posOffset>8658225</wp:posOffset>
              </wp:positionH>
              <wp:positionV relativeFrom="paragraph">
                <wp:posOffset>-1504315</wp:posOffset>
              </wp:positionV>
              <wp:extent cx="460375" cy="157480"/>
              <wp:effectExtent l="0" t="0" r="0" b="0"/>
              <wp:wrapNone/>
              <wp:docPr id="170" name="Text Box 13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0375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 w:rsidP="00D50846">
                          <w:pPr>
                            <w:spacing w:before="40"/>
                            <w:rPr>
                              <w:sz w:val="18"/>
                            </w:rPr>
                          </w:pPr>
                          <w:r>
                            <w:rPr>
                              <w:spacing w:val="-6"/>
                              <w:sz w:val="16"/>
                            </w:rPr>
                            <w:t>№ док</w:t>
                          </w:r>
                          <w:r>
                            <w:rPr>
                              <w:sz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81" o:spid="_x0000_s1126" type="#_x0000_t202" style="position:absolute;margin-left:681.75pt;margin-top:-118.45pt;width:36.25pt;height:12.4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" filled="f" stroked="f">
              <v:textbox inset="0,0,0,0">
                <w:txbxContent>
                  <w:p w:rsidR="00DE6FC5" w:rsidRDefault="00DE6FC5" w:rsidP="00D50846">
                    <w:pPr>
                      <w:spacing w:before="40"/>
                      <w:rPr>
                        <w:sz w:val="18"/>
                      </w:rPr>
                    </w:pPr>
                    <w:r>
                      <w:rPr>
                        <w:spacing w:val="-6"/>
                        <w:sz w:val="16"/>
                      </w:rPr>
                      <w:t>№ док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05856" behindDoc="0" locked="0" layoutInCell="1" allowOverlap="1" wp14:anchorId="56AC2198" wp14:editId="2491AA46">
              <wp:simplePos x="0" y="0"/>
              <wp:positionH relativeFrom="column">
                <wp:posOffset>12572365</wp:posOffset>
              </wp:positionH>
              <wp:positionV relativeFrom="paragraph">
                <wp:posOffset>106045</wp:posOffset>
              </wp:positionV>
              <wp:extent cx="457200" cy="112395"/>
              <wp:effectExtent l="0" t="0" r="0" b="0"/>
              <wp:wrapNone/>
              <wp:docPr id="169" name="Text Box 15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112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F21F10" w:rsidRDefault="00DE6FC5" w:rsidP="000C017D">
                          <w:pPr>
                            <w:rPr>
                              <w:sz w:val="12"/>
                              <w:szCs w:val="12"/>
                            </w:rPr>
                          </w:pPr>
                          <w:r w:rsidRPr="00F21F10">
                            <w:rPr>
                              <w:sz w:val="12"/>
                              <w:szCs w:val="12"/>
                            </w:rPr>
                            <w:t>Формат А3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22" o:spid="_x0000_s1127" type="#_x0000_t202" style="position:absolute;margin-left:989.95pt;margin-top:8.35pt;width:36pt;height:8.8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coiswIAALU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" filled="f" stroked="f">
              <v:textbox inset="0,0,0,0">
                <w:txbxContent>
                  <w:p w:rsidR="00DE6FC5" w:rsidRPr="00F21F10" w:rsidRDefault="00DE6FC5" w:rsidP="000C017D">
                    <w:pPr>
                      <w:rPr>
                        <w:sz w:val="12"/>
                        <w:szCs w:val="12"/>
                      </w:rPr>
                    </w:pPr>
                    <w:r w:rsidRPr="00F21F10">
                      <w:rPr>
                        <w:sz w:val="12"/>
                        <w:szCs w:val="12"/>
                      </w:rPr>
                      <w:t>Формат А3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04832" behindDoc="0" locked="0" layoutInCell="1" allowOverlap="1" wp14:anchorId="033E020C" wp14:editId="7CE125D3">
              <wp:simplePos x="0" y="0"/>
              <wp:positionH relativeFrom="column">
                <wp:posOffset>12802870</wp:posOffset>
              </wp:positionH>
              <wp:positionV relativeFrom="paragraph">
                <wp:posOffset>-1192530</wp:posOffset>
              </wp:positionV>
              <wp:extent cx="1371600" cy="222885"/>
              <wp:effectExtent l="0" t="0" r="0" b="0"/>
              <wp:wrapNone/>
              <wp:docPr id="168" name="Text Box 15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6C4875" w:rsidRDefault="00DE6FC5">
                          <w:pPr>
                            <w:jc w:val="right"/>
                            <w:rPr>
                              <w:szCs w:val="24"/>
                            </w:rPr>
                          </w:pPr>
                          <w:r w:rsidRPr="006C4875">
                            <w:rPr>
                              <w:szCs w:val="24"/>
                            </w:rPr>
                            <w:fldChar w:fldCharType="begin"/>
                          </w:r>
                          <w:r w:rsidRPr="006C4875">
                            <w:rPr>
                              <w:szCs w:val="24"/>
                            </w:rPr>
                            <w:instrText xml:space="preserve"> DOCVARIABLE  PR_NUM_INV  \* MERGEFORMAT </w:instrText>
                          </w:r>
                          <w:r w:rsidRPr="006C4875">
                            <w:rPr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Cs w:val="24"/>
                            </w:rPr>
                            <w:t>R4.03263.2.0.14</w:t>
                          </w:r>
                          <w:r w:rsidRPr="006C4875">
                            <w:rPr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06" o:spid="_x0000_s1128" type="#_x0000_t202" style="position:absolute;margin-left:1008.1pt;margin-top:-93.9pt;width:108pt;height:17.5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" filled="f" stroked="f">
              <v:textbox inset="0,0,0,0">
                <w:txbxContent>
                  <w:p w:rsidR="00DE6FC5" w:rsidRPr="006C4875" w:rsidRDefault="00DE6FC5">
                    <w:pPr>
                      <w:jc w:val="right"/>
                      <w:rPr>
                        <w:szCs w:val="24"/>
                      </w:rPr>
                    </w:pPr>
                    <w:r w:rsidRPr="006C4875">
                      <w:rPr>
                        <w:szCs w:val="24"/>
                      </w:rPr>
                      <w:fldChar w:fldCharType="begin"/>
                    </w:r>
                    <w:r w:rsidRPr="006C4875">
                      <w:rPr>
                        <w:szCs w:val="24"/>
                      </w:rPr>
                      <w:instrText xml:space="preserve"> DOCVARIABLE  PR_NUM_INV  \* MERGEFORMAT </w:instrText>
                    </w:r>
                    <w:r w:rsidRPr="006C4875">
                      <w:rPr>
                        <w:szCs w:val="24"/>
                      </w:rPr>
                      <w:fldChar w:fldCharType="separate"/>
                    </w:r>
                    <w:r>
                      <w:rPr>
                        <w:szCs w:val="24"/>
                      </w:rPr>
                      <w:t>R4.03263.2.0.14</w:t>
                    </w:r>
                    <w:r w:rsidRPr="006C4875">
                      <w:rPr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03808" behindDoc="0" locked="0" layoutInCell="1" allowOverlap="1" wp14:anchorId="64751AF2" wp14:editId="7B979A17">
              <wp:simplePos x="0" y="0"/>
              <wp:positionH relativeFrom="column">
                <wp:posOffset>9943465</wp:posOffset>
              </wp:positionH>
              <wp:positionV relativeFrom="paragraph">
                <wp:posOffset>-1360805</wp:posOffset>
              </wp:positionV>
              <wp:extent cx="4229100" cy="557530"/>
              <wp:effectExtent l="0" t="0" r="0" b="0"/>
              <wp:wrapNone/>
              <wp:docPr id="167" name="Text Box 15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9100" cy="557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6C4875" w:rsidRDefault="00DE6FC5">
                          <w:pPr>
                            <w:rPr>
                              <w:szCs w:val="24"/>
                              <w:lang w:val="en-US"/>
                            </w:rPr>
                          </w:pPr>
                          <w:r w:rsidRPr="006C4875">
                            <w:rPr>
                              <w:szCs w:val="24"/>
                            </w:rPr>
                            <w:fldChar w:fldCharType="begin"/>
                          </w:r>
                          <w:r w:rsidRPr="006C4875">
                            <w:rPr>
                              <w:szCs w:val="24"/>
                            </w:rPr>
                            <w:instrText xml:space="preserve"> DOCVARIABLE  PR_KOD </w:instrText>
                          </w:r>
                          <w:r w:rsidRPr="006C4875">
                            <w:rPr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Cs w:val="24"/>
                            </w:rPr>
                            <w:t>R4.WZ73.3017.014.01.00.001</w:t>
                          </w:r>
                          <w:r w:rsidRPr="006C4875">
                            <w:rPr>
                              <w:szCs w:val="24"/>
                            </w:rPr>
                            <w:fldChar w:fldCharType="end"/>
                          </w:r>
                        </w:p>
                        <w:p w:rsidR="00DE6FC5" w:rsidRPr="006C4875" w:rsidRDefault="00DE6FC5">
                          <w:pPr>
                            <w:rPr>
                              <w:szCs w:val="24"/>
                              <w:lang w:val="en-US"/>
                            </w:rPr>
                          </w:pPr>
                          <w:r w:rsidRPr="006C4875">
                            <w:rPr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6C4875">
                            <w:rPr>
                              <w:szCs w:val="24"/>
                              <w:lang w:val="en-US"/>
                            </w:rPr>
                            <w:instrText xml:space="preserve"> DOCVARIABLE  ORG_KOD </w:instrText>
                          </w:r>
                          <w:r w:rsidRPr="006C4875">
                            <w:rPr>
                              <w:szCs w:val="24"/>
                              <w:lang w:val="en-US"/>
                            </w:rPr>
                            <w:fldChar w:fldCharType="separate"/>
                          </w:r>
                          <w:r>
                            <w:rPr>
                              <w:szCs w:val="24"/>
                              <w:lang w:val="en-US"/>
                            </w:rPr>
                            <w:t xml:space="preserve">ОВ.C0           </w:t>
                          </w:r>
                          <w:r w:rsidRPr="006C4875">
                            <w:rPr>
                              <w:szCs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03" o:spid="_x0000_s1129" type="#_x0000_t202" style="position:absolute;margin-left:782.95pt;margin-top:-107.15pt;width:333pt;height:43.9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" filled="f" stroked="f">
              <v:textbox>
                <w:txbxContent>
                  <w:p w:rsidR="00DE6FC5" w:rsidRPr="006C4875" w:rsidRDefault="00DE6FC5">
                    <w:pPr>
                      <w:rPr>
                        <w:szCs w:val="24"/>
                        <w:lang w:val="en-US"/>
                      </w:rPr>
                    </w:pPr>
                    <w:r w:rsidRPr="006C4875">
                      <w:rPr>
                        <w:szCs w:val="24"/>
                      </w:rPr>
                      <w:fldChar w:fldCharType="begin"/>
                    </w:r>
                    <w:r w:rsidRPr="006C4875">
                      <w:rPr>
                        <w:szCs w:val="24"/>
                      </w:rPr>
                      <w:instrText xml:space="preserve"> DOCVARIABLE  PR_KOD </w:instrText>
                    </w:r>
                    <w:r w:rsidRPr="006C4875">
                      <w:rPr>
                        <w:szCs w:val="24"/>
                      </w:rPr>
                      <w:fldChar w:fldCharType="separate"/>
                    </w:r>
                    <w:r>
                      <w:rPr>
                        <w:szCs w:val="24"/>
                      </w:rPr>
                      <w:t>R4.WZ73.3017.014.01.00.001</w:t>
                    </w:r>
                    <w:r w:rsidRPr="006C4875">
                      <w:rPr>
                        <w:szCs w:val="24"/>
                      </w:rPr>
                      <w:fldChar w:fldCharType="end"/>
                    </w:r>
                  </w:p>
                  <w:p w:rsidR="00DE6FC5" w:rsidRPr="006C4875" w:rsidRDefault="00DE6FC5">
                    <w:pPr>
                      <w:rPr>
                        <w:szCs w:val="24"/>
                        <w:lang w:val="en-US"/>
                      </w:rPr>
                    </w:pPr>
                    <w:r w:rsidRPr="006C4875">
                      <w:rPr>
                        <w:szCs w:val="24"/>
                        <w:lang w:val="en-US"/>
                      </w:rPr>
                      <w:fldChar w:fldCharType="begin"/>
                    </w:r>
                    <w:r w:rsidRPr="006C4875">
                      <w:rPr>
                        <w:szCs w:val="24"/>
                        <w:lang w:val="en-US"/>
                      </w:rPr>
                      <w:instrText xml:space="preserve"> DOCVARIABLE  ORG_KOD </w:instrText>
                    </w:r>
                    <w:r w:rsidRPr="006C4875">
                      <w:rPr>
                        <w:szCs w:val="24"/>
                        <w:lang w:val="en-US"/>
                      </w:rPr>
                      <w:fldChar w:fldCharType="separate"/>
                    </w:r>
                    <w:r>
                      <w:rPr>
                        <w:szCs w:val="24"/>
                        <w:lang w:val="en-US"/>
                      </w:rPr>
                      <w:t xml:space="preserve">ОВ.C0           </w:t>
                    </w:r>
                    <w:r w:rsidRPr="006C4875">
                      <w:rPr>
                        <w:szCs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02784" behindDoc="0" locked="0" layoutInCell="1" allowOverlap="1" wp14:anchorId="01FF5EF1" wp14:editId="3CE9FD52">
              <wp:simplePos x="0" y="0"/>
              <wp:positionH relativeFrom="page">
                <wp:posOffset>14504035</wp:posOffset>
              </wp:positionH>
              <wp:positionV relativeFrom="page">
                <wp:posOffset>9567545</wp:posOffset>
              </wp:positionV>
              <wp:extent cx="328295" cy="150495"/>
              <wp:effectExtent l="0" t="0" r="0" b="0"/>
              <wp:wrapNone/>
              <wp:docPr id="166" name="Rectangle 15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8295" cy="150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E6FC5" w:rsidRPr="00C34244" w:rsidRDefault="00DE6FC5" w:rsidP="00C34244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C34244">
                            <w:rPr>
                              <w:sz w:val="20"/>
                            </w:rPr>
                            <w:fldChar w:fldCharType="begin"/>
                          </w:r>
                          <w:r w:rsidRPr="00C34244">
                            <w:rPr>
                              <w:sz w:val="20"/>
                            </w:rPr>
                            <w:instrText xml:space="preserve"> </w:instrText>
                          </w:r>
                          <w:r w:rsidRPr="00C34244">
                            <w:rPr>
                              <w:sz w:val="20"/>
                              <w:lang w:val="en-US"/>
                            </w:rPr>
                            <w:instrText xml:space="preserve">= </w:instrText>
                          </w:r>
                          <w:r w:rsidRPr="00C34244">
                            <w:rPr>
                              <w:sz w:val="20"/>
                            </w:rPr>
                            <w:fldChar w:fldCharType="begin"/>
                          </w:r>
                          <w:r w:rsidRPr="00C34244">
                            <w:rPr>
                              <w:sz w:val="20"/>
                            </w:rPr>
                            <w:instrText xml:space="preserve"> </w:instrText>
                          </w:r>
                          <w:r w:rsidRPr="00C34244">
                            <w:rPr>
                              <w:sz w:val="20"/>
                              <w:lang w:val="en-US"/>
                            </w:rPr>
                            <w:instrText>NumPages</w:instrText>
                          </w:r>
                          <w:r w:rsidRPr="00C34244">
                            <w:rPr>
                              <w:sz w:val="20"/>
                            </w:rPr>
                            <w:instrText xml:space="preserve"> </w:instrText>
                          </w:r>
                          <w:r w:rsidRPr="00C34244">
                            <w:rPr>
                              <w:sz w:val="20"/>
                            </w:rPr>
                            <w:fldChar w:fldCharType="separate"/>
                          </w:r>
                          <w:r w:rsidR="00527AAC">
                            <w:rPr>
                              <w:noProof/>
                              <w:sz w:val="20"/>
                              <w:lang w:val="en-US"/>
                            </w:rPr>
                            <w:instrText>39</w:instrText>
                          </w:r>
                          <w:r w:rsidRPr="00C34244">
                            <w:rPr>
                              <w:sz w:val="20"/>
                            </w:rPr>
                            <w:fldChar w:fldCharType="end"/>
                          </w:r>
                          <w:r w:rsidRPr="00C34244">
                            <w:rPr>
                              <w:sz w:val="20"/>
                            </w:rPr>
                            <w:instrText xml:space="preserve"> </w:instrText>
                          </w:r>
                          <w:r w:rsidRPr="00C34244">
                            <w:rPr>
                              <w:sz w:val="20"/>
                              <w:lang w:val="en-US"/>
                            </w:rPr>
                            <w:instrText xml:space="preserve">- 1 </w:instrText>
                          </w:r>
                          <w:r w:rsidRPr="00C34244">
                            <w:rPr>
                              <w:sz w:val="20"/>
                            </w:rPr>
                            <w:fldChar w:fldCharType="separate"/>
                          </w:r>
                          <w:r w:rsidR="00527AAC">
                            <w:rPr>
                              <w:noProof/>
                              <w:sz w:val="20"/>
                            </w:rPr>
                            <w:t>38</w:t>
                          </w:r>
                          <w:r w:rsidRPr="00C34244"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05" o:spid="_x0000_s1130" style="position:absolute;margin-left:1142.05pt;margin-top:753.35pt;width:25.85pt;height:11.85pt;z-index:25170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" filled="f" stroked="f" strokeweight="1.25pt">
              <v:textbox inset="0,0,0,0">
                <w:txbxContent>
                  <w:p w:rsidR="00DE6FC5" w:rsidRPr="00C34244" w:rsidRDefault="00DE6FC5" w:rsidP="00C34244">
                    <w:pPr>
                      <w:jc w:val="center"/>
                      <w:rPr>
                        <w:sz w:val="20"/>
                      </w:rPr>
                    </w:pPr>
                    <w:r w:rsidRPr="00C34244">
                      <w:rPr>
                        <w:sz w:val="20"/>
                      </w:rPr>
                      <w:fldChar w:fldCharType="begin"/>
                    </w:r>
                    <w:r w:rsidRPr="00C34244">
                      <w:rPr>
                        <w:sz w:val="20"/>
                      </w:rPr>
                      <w:instrText xml:space="preserve"> </w:instrText>
                    </w:r>
                    <w:r w:rsidRPr="00C34244">
                      <w:rPr>
                        <w:sz w:val="20"/>
                        <w:lang w:val="en-US"/>
                      </w:rPr>
                      <w:instrText xml:space="preserve">= </w:instrText>
                    </w:r>
                    <w:r w:rsidRPr="00C34244">
                      <w:rPr>
                        <w:sz w:val="20"/>
                      </w:rPr>
                      <w:fldChar w:fldCharType="begin"/>
                    </w:r>
                    <w:r w:rsidRPr="00C34244">
                      <w:rPr>
                        <w:sz w:val="20"/>
                      </w:rPr>
                      <w:instrText xml:space="preserve"> </w:instrText>
                    </w:r>
                    <w:r w:rsidRPr="00C34244">
                      <w:rPr>
                        <w:sz w:val="20"/>
                        <w:lang w:val="en-US"/>
                      </w:rPr>
                      <w:instrText>NumPages</w:instrText>
                    </w:r>
                    <w:r w:rsidRPr="00C34244">
                      <w:rPr>
                        <w:sz w:val="20"/>
                      </w:rPr>
                      <w:instrText xml:space="preserve"> </w:instrText>
                    </w:r>
                    <w:r w:rsidRPr="00C34244">
                      <w:rPr>
                        <w:sz w:val="20"/>
                      </w:rPr>
                      <w:fldChar w:fldCharType="separate"/>
                    </w:r>
                    <w:r w:rsidR="00527AAC">
                      <w:rPr>
                        <w:noProof/>
                        <w:sz w:val="20"/>
                        <w:lang w:val="en-US"/>
                      </w:rPr>
                      <w:instrText>39</w:instrText>
                    </w:r>
                    <w:r w:rsidRPr="00C34244">
                      <w:rPr>
                        <w:sz w:val="20"/>
                      </w:rPr>
                      <w:fldChar w:fldCharType="end"/>
                    </w:r>
                    <w:r w:rsidRPr="00C34244">
                      <w:rPr>
                        <w:sz w:val="20"/>
                      </w:rPr>
                      <w:instrText xml:space="preserve"> </w:instrText>
                    </w:r>
                    <w:r w:rsidRPr="00C34244">
                      <w:rPr>
                        <w:sz w:val="20"/>
                        <w:lang w:val="en-US"/>
                      </w:rPr>
                      <w:instrText xml:space="preserve">- 1 </w:instrText>
                    </w:r>
                    <w:r w:rsidRPr="00C34244">
                      <w:rPr>
                        <w:sz w:val="20"/>
                      </w:rPr>
                      <w:fldChar w:fldCharType="separate"/>
                    </w:r>
                    <w:r w:rsidR="00527AAC">
                      <w:rPr>
                        <w:noProof/>
                        <w:sz w:val="20"/>
                      </w:rPr>
                      <w:t>38</w:t>
                    </w:r>
                    <w:r w:rsidRPr="00C34244"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01760" behindDoc="0" locked="0" layoutInCell="1" allowOverlap="1" wp14:anchorId="77A80E5A" wp14:editId="053B8231">
              <wp:simplePos x="0" y="0"/>
              <wp:positionH relativeFrom="column">
                <wp:posOffset>9946005</wp:posOffset>
              </wp:positionH>
              <wp:positionV relativeFrom="paragraph">
                <wp:posOffset>-820420</wp:posOffset>
              </wp:positionV>
              <wp:extent cx="2514600" cy="817245"/>
              <wp:effectExtent l="0" t="0" r="0" b="0"/>
              <wp:wrapNone/>
              <wp:docPr id="165" name="Text Box 15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817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983CF1" w:rsidRDefault="00DE6FC5">
                          <w:pPr>
                            <w:jc w:val="center"/>
                            <w:rPr>
                              <w:szCs w:val="24"/>
                            </w:rPr>
                          </w:pPr>
                          <w:r w:rsidRPr="006C4875">
                            <w:rPr>
                              <w:szCs w:val="24"/>
                            </w:rPr>
                            <w:fldChar w:fldCharType="begin"/>
                          </w:r>
                          <w:r w:rsidRPr="006C4875">
                            <w:rPr>
                              <w:szCs w:val="24"/>
                            </w:rPr>
                            <w:instrText xml:space="preserve"> DOCVARIABLE  TO_NAME_BLOCK </w:instrText>
                          </w:r>
                          <w:r w:rsidRPr="006C4875">
                            <w:rPr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Cs w:val="24"/>
                            </w:rPr>
                            <w:t xml:space="preserve">Ростовская АЭС Блок №4 </w:t>
                          </w:r>
                          <w:r w:rsidRPr="006C4875">
                            <w:rPr>
                              <w:szCs w:val="24"/>
                            </w:rPr>
                            <w:fldChar w:fldCharType="end"/>
                          </w:r>
                        </w:p>
                        <w:p w:rsidR="00DE6FC5" w:rsidRPr="00983CF1" w:rsidRDefault="00DE6FC5">
                          <w:pPr>
                            <w:jc w:val="center"/>
                            <w:rPr>
                              <w:szCs w:val="24"/>
                            </w:rPr>
                          </w:pPr>
                          <w:r w:rsidRPr="006C4875">
                            <w:rPr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983CF1">
                            <w:rPr>
                              <w:szCs w:val="24"/>
                            </w:rPr>
                            <w:instrText xml:space="preserve"> </w:instrText>
                          </w:r>
                          <w:r w:rsidRPr="006C4875">
                            <w:rPr>
                              <w:szCs w:val="24"/>
                              <w:lang w:val="en-US"/>
                            </w:rPr>
                            <w:instrText>DOCVARIABLE</w:instrText>
                          </w:r>
                          <w:r w:rsidRPr="00983CF1">
                            <w:rPr>
                              <w:szCs w:val="24"/>
                            </w:rPr>
                            <w:instrText xml:space="preserve">  </w:instrText>
                          </w:r>
                          <w:r w:rsidRPr="006C4875">
                            <w:rPr>
                              <w:szCs w:val="24"/>
                              <w:lang w:val="en-US"/>
                            </w:rPr>
                            <w:instrText>TO</w:instrText>
                          </w:r>
                          <w:r w:rsidRPr="00983CF1">
                            <w:rPr>
                              <w:szCs w:val="24"/>
                            </w:rPr>
                            <w:instrText>_</w:instrText>
                          </w:r>
                          <w:r w:rsidRPr="006C4875">
                            <w:rPr>
                              <w:szCs w:val="24"/>
                              <w:lang w:val="en-US"/>
                            </w:rPr>
                            <w:instrText>NAME</w:instrText>
                          </w:r>
                          <w:r w:rsidRPr="00983CF1">
                            <w:rPr>
                              <w:szCs w:val="24"/>
                            </w:rPr>
                            <w:instrText>_</w:instrText>
                          </w:r>
                          <w:r w:rsidRPr="006C4875">
                            <w:rPr>
                              <w:szCs w:val="24"/>
                              <w:lang w:val="en-US"/>
                            </w:rPr>
                            <w:instrText>ZD</w:instrText>
                          </w:r>
                          <w:r w:rsidRPr="00983CF1">
                            <w:rPr>
                              <w:szCs w:val="24"/>
                            </w:rPr>
                            <w:instrText xml:space="preserve"> </w:instrText>
                          </w:r>
                          <w:r w:rsidRPr="006C4875">
                            <w:rPr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Pr="002C487F">
                            <w:rPr>
                              <w:szCs w:val="24"/>
                            </w:rPr>
                            <w:t>Инженерно-бытовой корпус с лю</w:t>
                          </w:r>
                          <w:r w:rsidRPr="002C487F">
                            <w:rPr>
                              <w:szCs w:val="24"/>
                            </w:rPr>
                            <w:t>д</w:t>
                          </w:r>
                          <w:r w:rsidRPr="002C487F">
                            <w:rPr>
                              <w:szCs w:val="24"/>
                            </w:rPr>
                            <w:t>ским КПП.</w:t>
                          </w:r>
                          <w:r w:rsidRPr="006C4875">
                            <w:rPr>
                              <w:szCs w:val="24"/>
                              <w:lang w:val="en-US"/>
                            </w:rPr>
                            <w:fldChar w:fldCharType="end"/>
                          </w:r>
                        </w:p>
                        <w:p w:rsidR="00DE6FC5" w:rsidRPr="006C4875" w:rsidRDefault="00DE6FC5">
                          <w:pPr>
                            <w:jc w:val="center"/>
                            <w:rPr>
                              <w:szCs w:val="24"/>
                              <w:lang w:val="en-US"/>
                            </w:rPr>
                          </w:pPr>
                          <w:r w:rsidRPr="006C4875">
                            <w:rPr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6C4875">
                            <w:rPr>
                              <w:szCs w:val="24"/>
                              <w:lang w:val="en-US"/>
                            </w:rPr>
                            <w:instrText xml:space="preserve"> DOCVARIABLE  DOC_NAME  \* MERGEFORMAT </w:instrText>
                          </w:r>
                          <w:r w:rsidRPr="006C4875">
                            <w:rPr>
                              <w:szCs w:val="24"/>
                              <w:lang w:val="en-US"/>
                            </w:rPr>
                            <w:fldChar w:fldCharType="separate"/>
                          </w:r>
                          <w:r>
                            <w:rPr>
                              <w:szCs w:val="24"/>
                              <w:lang w:val="en-US"/>
                            </w:rPr>
                            <w:t>Спецификация оборудования, изделий и материалов</w:t>
                          </w:r>
                          <w:r w:rsidRPr="006C4875">
                            <w:rPr>
                              <w:szCs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00" o:spid="_x0000_s1131" type="#_x0000_t202" style="position:absolute;margin-left:783.15pt;margin-top:-64.6pt;width:198pt;height:64.3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" filled="f" stroked="f">
              <v:textbox>
                <w:txbxContent>
                  <w:p w:rsidR="00DE6FC5" w:rsidRPr="00983CF1" w:rsidRDefault="00DE6FC5">
                    <w:pPr>
                      <w:jc w:val="center"/>
                      <w:rPr>
                        <w:szCs w:val="24"/>
                      </w:rPr>
                    </w:pPr>
                    <w:r w:rsidRPr="006C4875">
                      <w:rPr>
                        <w:szCs w:val="24"/>
                      </w:rPr>
                      <w:fldChar w:fldCharType="begin"/>
                    </w:r>
                    <w:r w:rsidRPr="006C4875">
                      <w:rPr>
                        <w:szCs w:val="24"/>
                      </w:rPr>
                      <w:instrText xml:space="preserve"> DOCVARIABLE  TO_NAME_BLOCK </w:instrText>
                    </w:r>
                    <w:r w:rsidRPr="006C4875">
                      <w:rPr>
                        <w:szCs w:val="24"/>
                      </w:rPr>
                      <w:fldChar w:fldCharType="separate"/>
                    </w:r>
                    <w:r>
                      <w:rPr>
                        <w:szCs w:val="24"/>
                      </w:rPr>
                      <w:t xml:space="preserve">Ростовская АЭС Блок №4 </w:t>
                    </w:r>
                    <w:r w:rsidRPr="006C4875">
                      <w:rPr>
                        <w:szCs w:val="24"/>
                      </w:rPr>
                      <w:fldChar w:fldCharType="end"/>
                    </w:r>
                  </w:p>
                  <w:p w:rsidR="00DE6FC5" w:rsidRPr="00983CF1" w:rsidRDefault="00DE6FC5">
                    <w:pPr>
                      <w:jc w:val="center"/>
                      <w:rPr>
                        <w:szCs w:val="24"/>
                      </w:rPr>
                    </w:pPr>
                    <w:r w:rsidRPr="006C4875">
                      <w:rPr>
                        <w:szCs w:val="24"/>
                        <w:lang w:val="en-US"/>
                      </w:rPr>
                      <w:fldChar w:fldCharType="begin"/>
                    </w:r>
                    <w:r w:rsidRPr="00983CF1">
                      <w:rPr>
                        <w:szCs w:val="24"/>
                      </w:rPr>
                      <w:instrText xml:space="preserve"> </w:instrText>
                    </w:r>
                    <w:r w:rsidRPr="006C4875">
                      <w:rPr>
                        <w:szCs w:val="24"/>
                        <w:lang w:val="en-US"/>
                      </w:rPr>
                      <w:instrText>DOCVARIABLE</w:instrText>
                    </w:r>
                    <w:r w:rsidRPr="00983CF1">
                      <w:rPr>
                        <w:szCs w:val="24"/>
                      </w:rPr>
                      <w:instrText xml:space="preserve">  </w:instrText>
                    </w:r>
                    <w:r w:rsidRPr="006C4875">
                      <w:rPr>
                        <w:szCs w:val="24"/>
                        <w:lang w:val="en-US"/>
                      </w:rPr>
                      <w:instrText>TO</w:instrText>
                    </w:r>
                    <w:r w:rsidRPr="00983CF1">
                      <w:rPr>
                        <w:szCs w:val="24"/>
                      </w:rPr>
                      <w:instrText>_</w:instrText>
                    </w:r>
                    <w:r w:rsidRPr="006C4875">
                      <w:rPr>
                        <w:szCs w:val="24"/>
                        <w:lang w:val="en-US"/>
                      </w:rPr>
                      <w:instrText>NAME</w:instrText>
                    </w:r>
                    <w:r w:rsidRPr="00983CF1">
                      <w:rPr>
                        <w:szCs w:val="24"/>
                      </w:rPr>
                      <w:instrText>_</w:instrText>
                    </w:r>
                    <w:r w:rsidRPr="006C4875">
                      <w:rPr>
                        <w:szCs w:val="24"/>
                        <w:lang w:val="en-US"/>
                      </w:rPr>
                      <w:instrText>ZD</w:instrText>
                    </w:r>
                    <w:r w:rsidRPr="00983CF1">
                      <w:rPr>
                        <w:szCs w:val="24"/>
                      </w:rPr>
                      <w:instrText xml:space="preserve"> </w:instrText>
                    </w:r>
                    <w:r w:rsidRPr="006C4875">
                      <w:rPr>
                        <w:szCs w:val="24"/>
                        <w:lang w:val="en-US"/>
                      </w:rPr>
                      <w:fldChar w:fldCharType="separate"/>
                    </w:r>
                    <w:r w:rsidRPr="002C487F">
                      <w:rPr>
                        <w:szCs w:val="24"/>
                      </w:rPr>
                      <w:t>Инженерно-бытовой корпус с лю</w:t>
                    </w:r>
                    <w:r w:rsidRPr="002C487F">
                      <w:rPr>
                        <w:szCs w:val="24"/>
                      </w:rPr>
                      <w:t>д</w:t>
                    </w:r>
                    <w:r w:rsidRPr="002C487F">
                      <w:rPr>
                        <w:szCs w:val="24"/>
                      </w:rPr>
                      <w:t>ским КПП.</w:t>
                    </w:r>
                    <w:r w:rsidRPr="006C4875">
                      <w:rPr>
                        <w:szCs w:val="24"/>
                        <w:lang w:val="en-US"/>
                      </w:rPr>
                      <w:fldChar w:fldCharType="end"/>
                    </w:r>
                  </w:p>
                  <w:p w:rsidR="00DE6FC5" w:rsidRPr="006C4875" w:rsidRDefault="00DE6FC5">
                    <w:pPr>
                      <w:jc w:val="center"/>
                      <w:rPr>
                        <w:szCs w:val="24"/>
                        <w:lang w:val="en-US"/>
                      </w:rPr>
                    </w:pPr>
                    <w:r w:rsidRPr="006C4875">
                      <w:rPr>
                        <w:szCs w:val="24"/>
                        <w:lang w:val="en-US"/>
                      </w:rPr>
                      <w:fldChar w:fldCharType="begin"/>
                    </w:r>
                    <w:r w:rsidRPr="006C4875">
                      <w:rPr>
                        <w:szCs w:val="24"/>
                        <w:lang w:val="en-US"/>
                      </w:rPr>
                      <w:instrText xml:space="preserve"> DOCVARIABLE  DOC_NAME  \* MERGEFORMAT </w:instrText>
                    </w:r>
                    <w:r w:rsidRPr="006C4875">
                      <w:rPr>
                        <w:szCs w:val="24"/>
                        <w:lang w:val="en-US"/>
                      </w:rPr>
                      <w:fldChar w:fldCharType="separate"/>
                    </w:r>
                    <w:r>
                      <w:rPr>
                        <w:szCs w:val="24"/>
                        <w:lang w:val="en-US"/>
                      </w:rPr>
                      <w:t>Спецификация оборудования, изделий и материалов</w:t>
                    </w:r>
                    <w:r w:rsidRPr="006C4875">
                      <w:rPr>
                        <w:szCs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700736" behindDoc="0" locked="0" layoutInCell="1" allowOverlap="1" wp14:anchorId="56FE5011" wp14:editId="755273D7">
              <wp:simplePos x="0" y="0"/>
              <wp:positionH relativeFrom="column">
                <wp:posOffset>-447040</wp:posOffset>
              </wp:positionH>
              <wp:positionV relativeFrom="paragraph">
                <wp:posOffset>-1285240</wp:posOffset>
              </wp:positionV>
              <wp:extent cx="345440" cy="1337945"/>
              <wp:effectExtent l="0" t="0" r="0" b="0"/>
              <wp:wrapNone/>
              <wp:docPr id="162" name="Group 14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45440" cy="1337945"/>
                        <a:chOff x="455" y="14314"/>
                        <a:chExt cx="544" cy="2160"/>
                      </a:xfrm>
                    </wpg:grpSpPr>
                    <wps:wsp>
                      <wps:cNvPr id="163" name="Text Box 498"/>
                      <wps:cNvSpPr txBox="1">
                        <a:spLocks noChangeArrowheads="1"/>
                      </wps:cNvSpPr>
                      <wps:spPr bwMode="auto">
                        <a:xfrm>
                          <a:off x="455" y="15188"/>
                          <a:ext cx="283" cy="1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Инв.№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64" name="Text Box 1488"/>
                      <wps:cNvSpPr txBox="1">
                        <a:spLocks noChangeArrowheads="1"/>
                      </wps:cNvSpPr>
                      <wps:spPr bwMode="auto">
                        <a:xfrm>
                          <a:off x="801" y="14314"/>
                          <a:ext cx="198" cy="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sz w:val="20"/>
                              </w:rPr>
                              <w:instrText xml:space="preserve"> DOCVARIABLE  PR_NUM_INV_OLD  \* MERGEFORMAT </w:instrText>
                            </w:r>
                            <w:r>
                              <w:rPr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sz w:val="20"/>
                              </w:rPr>
                              <w:t>R4.03263.2.0.14</w:t>
                            </w:r>
                            <w:r>
                              <w:rPr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92" o:spid="_x0000_s1132" style="position:absolute;margin-left:-35.2pt;margin-top:-101.2pt;width:27.2pt;height:105.35pt;z-index:251700736" coordorigin="455,14314" coordsize="544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">
              <v:shape id="Text Box 498" o:spid="_x0000_s1133" type="#_x0000_t202" style="position:absolute;left:455;top:15188;width:283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jKhcEA&#10;AADcAAAADwAAAGRycy9kb3ducmV2LnhtbERP24rCMBB9F/yHMIJvmqqLSDWKKAu7ioIXxMehGdti&#10;MylNtnb/3giCb3M415ktGlOImiqXW1Yw6EcgiBOrc04VnE/fvQkI55E1FpZJwT85WMzbrRnG2j74&#10;QPXRpyKEsItRQeZ9GUvpkowMur4tiQN3s5VBH2CVSl3hI4SbQg6jaCwN5hwaMixplVFyP/4ZBV+/&#10;+2a3qc36stWbK0aJHQzPV6W6nWY5BeGp8R/x2/2jw/zxCF7PhAv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4yoXBAAAA3AAAAA8AAAAAAAAAAAAAAAAAmAIAAGRycy9kb3du&#10;cmV2LnhtbFBLBQYAAAAABAAEAPUAAACGAwAAAAA=&#10;" filled="f" stroked="f" strokeweight="1.25pt">
                <v:textbox style="layout-flow:vertical;mso-layout-flow-alt:bottom-to-top" inset="0,0,0,0">
                  <w:txbxContent>
                    <w:p w:rsidR="00DE6FC5" w:rsidRDefault="00DE6FC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Инв.№ подл.</w:t>
                      </w:r>
                    </w:p>
                  </w:txbxContent>
                </v:textbox>
              </v:shape>
              <v:shape id="_x0000_s1134" type="#_x0000_t202" style="position:absolute;left:801;top:14314;width:198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/AUMEA&#10;AADcAAAADwAAAGRycy9kb3ducmV2LnhtbERPS2rDMBDdF3IHMYHuGrl1I4IbJQRDaFeBfA4wWBPL&#10;xBo5lmo7t68Khe7m8b6z3k6uFQP1ofGs4XWRgSCuvGm41nA5719WIEJENth6Jg0PCrDdzJ7WWBg/&#10;8pGGU6xFCuFQoAYbY1dIGSpLDsPCd8SJu/reYUywr6XpcUzhrpVvWaakw4ZTg8WOSkvV7fTtNBwe&#10;0o65W16qslQHld/3ePtstX6eT7sPEJGm+C/+c3+ZNF+9w+8z6QK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PwFDBAAAA3AAAAA8AAAAAAAAAAAAAAAAAmAIAAGRycy9kb3du&#10;cmV2LnhtbFBLBQYAAAAABAAEAPUAAACGAwAAAAA=&#10;" filled="f" stroked="f">
                <v:textbox style="layout-flow:vertical;mso-layout-flow-alt:bottom-to-top" inset="0,0,0,0">
                  <w:txbxContent>
                    <w:p w:rsidR="00DE6FC5" w:rsidRDefault="00DE6FC5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fldChar w:fldCharType="begin"/>
                      </w:r>
                      <w:r>
                        <w:rPr>
                          <w:sz w:val="20"/>
                        </w:rPr>
                        <w:instrText xml:space="preserve"> DOCVARIABLE  PR_NUM_INV_OLD  \* MERGEFORMAT </w:instrText>
                      </w:r>
                      <w:r>
                        <w:rPr>
                          <w:sz w:val="20"/>
                        </w:rPr>
                        <w:fldChar w:fldCharType="separate"/>
                      </w:r>
                      <w:r>
                        <w:rPr>
                          <w:sz w:val="20"/>
                        </w:rPr>
                        <w:t>R4.03263.2.0.14</w:t>
                      </w:r>
                      <w:r>
                        <w:rPr>
                          <w:sz w:val="20"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8688" behindDoc="0" locked="0" layoutInCell="1" allowOverlap="1" wp14:anchorId="7732ECDF" wp14:editId="77B62B42">
              <wp:simplePos x="0" y="0"/>
              <wp:positionH relativeFrom="column">
                <wp:posOffset>-543560</wp:posOffset>
              </wp:positionH>
              <wp:positionV relativeFrom="paragraph">
                <wp:posOffset>-2917825</wp:posOffset>
              </wp:positionV>
              <wp:extent cx="539750" cy="0"/>
              <wp:effectExtent l="0" t="0" r="0" b="0"/>
              <wp:wrapNone/>
              <wp:docPr id="161" name="Line 14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975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21" o:spid="_x0000_s1026" style="position:absolute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2.8pt,-229.75pt" to="-.3pt,-2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YczFwIAAC0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" strokeweight="1.7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3568" behindDoc="0" locked="0" layoutInCell="1" allowOverlap="1" wp14:anchorId="22A673BF" wp14:editId="66B32819">
              <wp:simplePos x="0" y="0"/>
              <wp:positionH relativeFrom="column">
                <wp:posOffset>-365760</wp:posOffset>
              </wp:positionH>
              <wp:positionV relativeFrom="paragraph">
                <wp:posOffset>-3613150</wp:posOffset>
              </wp:positionV>
              <wp:extent cx="360045" cy="0"/>
              <wp:effectExtent l="0" t="0" r="0" b="0"/>
              <wp:wrapNone/>
              <wp:docPr id="160" name="Line 14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16" o:spid="_x0000_s1026" style="position:absolute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8pt,-284.5pt" to="-.45pt,-2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" strokeweight="1.7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2544" behindDoc="0" locked="0" layoutInCell="1" allowOverlap="1" wp14:anchorId="02162C64" wp14:editId="27B19B9F">
              <wp:simplePos x="0" y="0"/>
              <wp:positionH relativeFrom="column">
                <wp:posOffset>-365760</wp:posOffset>
              </wp:positionH>
              <wp:positionV relativeFrom="paragraph">
                <wp:posOffset>-4319270</wp:posOffset>
              </wp:positionV>
              <wp:extent cx="360045" cy="0"/>
              <wp:effectExtent l="0" t="0" r="0" b="0"/>
              <wp:wrapNone/>
              <wp:docPr id="159" name="Line 14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15" o:spid="_x0000_s1026" style="position:absolute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8pt,-340.1pt" to="-.45pt,-3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YoOFAIAAC0EAAAOAAAAZHJzL2Uyb0RvYy54bWysU8GO2jAQvVfqP1i+QxI2UI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" strokeweight="1.7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1520" behindDoc="0" locked="0" layoutInCell="1" allowOverlap="1" wp14:anchorId="63ABEB71" wp14:editId="5574463C">
              <wp:simplePos x="0" y="0"/>
              <wp:positionH relativeFrom="column">
                <wp:posOffset>-365760</wp:posOffset>
              </wp:positionH>
              <wp:positionV relativeFrom="paragraph">
                <wp:posOffset>-4839335</wp:posOffset>
              </wp:positionV>
              <wp:extent cx="360045" cy="0"/>
              <wp:effectExtent l="0" t="0" r="0" b="0"/>
              <wp:wrapNone/>
              <wp:docPr id="158" name="Line 14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14" o:spid="_x0000_s1026" style="position:absolute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8pt,-381.05pt" to="-.45pt,-3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WEWFQIAAC0EAAAOAAAAZHJzL2Uyb0RvYy54bWysU8GO2jAQvVfqP1i+QxI2U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" strokeweight="1.7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0496" behindDoc="0" locked="0" layoutInCell="1" allowOverlap="1" wp14:anchorId="68B7531F" wp14:editId="5BFCB89B">
              <wp:simplePos x="0" y="0"/>
              <wp:positionH relativeFrom="page">
                <wp:posOffset>8296275</wp:posOffset>
              </wp:positionH>
              <wp:positionV relativeFrom="page">
                <wp:posOffset>8321040</wp:posOffset>
              </wp:positionV>
              <wp:extent cx="2361565" cy="635"/>
              <wp:effectExtent l="0" t="0" r="0" b="0"/>
              <wp:wrapNone/>
              <wp:docPr id="157" name="Line 13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61565" cy="63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393" o:spid="_x0000_s1026" style="position:absolute;z-index: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3.25pt,655.2pt" to="839.2pt,6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" strokeweight="1.7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9472" behindDoc="0" locked="0" layoutInCell="1" allowOverlap="1" wp14:anchorId="0943052D" wp14:editId="6B2A5448">
              <wp:simplePos x="0" y="0"/>
              <wp:positionH relativeFrom="page">
                <wp:posOffset>8298180</wp:posOffset>
              </wp:positionH>
              <wp:positionV relativeFrom="page">
                <wp:posOffset>8507095</wp:posOffset>
              </wp:positionV>
              <wp:extent cx="2340610" cy="635"/>
              <wp:effectExtent l="0" t="0" r="0" b="0"/>
              <wp:wrapNone/>
              <wp:docPr id="156" name="Line 13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061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392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3.4pt,669.85pt" to="837.7pt,6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51F02C31" wp14:editId="05DC2C25">
              <wp:simplePos x="0" y="0"/>
              <wp:positionH relativeFrom="page">
                <wp:posOffset>8307705</wp:posOffset>
              </wp:positionH>
              <wp:positionV relativeFrom="page">
                <wp:posOffset>8685530</wp:posOffset>
              </wp:positionV>
              <wp:extent cx="2340610" cy="635"/>
              <wp:effectExtent l="0" t="0" r="0" b="0"/>
              <wp:wrapNone/>
              <wp:docPr id="155" name="Line 13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0610" cy="63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391" o:spid="_x0000_s1026" style="position:absolute;z-index: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4.15pt,683.9pt" to="838.45pt,68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" strokeweight="1.7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7424" behindDoc="0" locked="0" layoutInCell="1" allowOverlap="1" wp14:anchorId="6A9640D6" wp14:editId="214230D4">
              <wp:simplePos x="0" y="0"/>
              <wp:positionH relativeFrom="column">
                <wp:posOffset>7565390</wp:posOffset>
              </wp:positionH>
              <wp:positionV relativeFrom="paragraph">
                <wp:posOffset>-1864360</wp:posOffset>
              </wp:positionV>
              <wp:extent cx="0" cy="526415"/>
              <wp:effectExtent l="0" t="0" r="0" b="0"/>
              <wp:wrapNone/>
              <wp:docPr id="154" name="Line 13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2641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390" o:spid="_x0000_s1026" style="position:absolute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5.7pt,-146.8pt" to="595.7pt,-10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" strokeweight="1.7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0357FBC1" wp14:editId="6161BA35">
              <wp:simplePos x="0" y="0"/>
              <wp:positionH relativeFrom="column">
                <wp:posOffset>9911080</wp:posOffset>
              </wp:positionH>
              <wp:positionV relativeFrom="paragraph">
                <wp:posOffset>-1860550</wp:posOffset>
              </wp:positionV>
              <wp:extent cx="0" cy="526415"/>
              <wp:effectExtent l="0" t="0" r="0" b="0"/>
              <wp:wrapNone/>
              <wp:docPr id="153" name="Line 13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2641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389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0.4pt,-146.5pt" to="780.4pt,-1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" strokeweight="1.7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5376" behindDoc="0" locked="0" layoutInCell="1" allowOverlap="1" wp14:anchorId="7D316BB3" wp14:editId="6BFDBA2B">
              <wp:simplePos x="0" y="0"/>
              <wp:positionH relativeFrom="column">
                <wp:posOffset>9560560</wp:posOffset>
              </wp:positionH>
              <wp:positionV relativeFrom="paragraph">
                <wp:posOffset>-1862455</wp:posOffset>
              </wp:positionV>
              <wp:extent cx="0" cy="526415"/>
              <wp:effectExtent l="0" t="0" r="0" b="0"/>
              <wp:wrapNone/>
              <wp:docPr id="152" name="Line 13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2641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388" o:spid="_x0000_s1026" style="position:absolute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2.8pt,-146.65pt" to="752.8pt,-1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" strokeweight="1.7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4352" behindDoc="0" locked="0" layoutInCell="1" allowOverlap="1" wp14:anchorId="7FDC0578" wp14:editId="36CAC48E">
              <wp:simplePos x="0" y="0"/>
              <wp:positionH relativeFrom="column">
                <wp:posOffset>8996680</wp:posOffset>
              </wp:positionH>
              <wp:positionV relativeFrom="paragraph">
                <wp:posOffset>-1854835</wp:posOffset>
              </wp:positionV>
              <wp:extent cx="0" cy="526415"/>
              <wp:effectExtent l="0" t="0" r="0" b="0"/>
              <wp:wrapNone/>
              <wp:docPr id="151" name="Line 1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2641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387" o:spid="_x0000_s1026" style="position:absolute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8.4pt,-146.05pt" to="708.4pt,-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" strokeweight="1.7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3328" behindDoc="0" locked="0" layoutInCell="1" allowOverlap="1" wp14:anchorId="1BE34E16" wp14:editId="7A3754F1">
              <wp:simplePos x="0" y="0"/>
              <wp:positionH relativeFrom="column">
                <wp:posOffset>8646160</wp:posOffset>
              </wp:positionH>
              <wp:positionV relativeFrom="paragraph">
                <wp:posOffset>-1862455</wp:posOffset>
              </wp:positionV>
              <wp:extent cx="0" cy="526415"/>
              <wp:effectExtent l="0" t="0" r="0" b="0"/>
              <wp:wrapNone/>
              <wp:docPr id="150" name="Line 13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2641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386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0.8pt,-146.65pt" to="680.8pt,-1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" strokeweight="1.7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37C28F2C" wp14:editId="3DFB5AEF">
              <wp:simplePos x="0" y="0"/>
              <wp:positionH relativeFrom="column">
                <wp:posOffset>8284210</wp:posOffset>
              </wp:positionH>
              <wp:positionV relativeFrom="paragraph">
                <wp:posOffset>-1864360</wp:posOffset>
              </wp:positionV>
              <wp:extent cx="0" cy="526415"/>
              <wp:effectExtent l="0" t="0" r="0" b="0"/>
              <wp:wrapNone/>
              <wp:docPr id="149" name="Line 13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2641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385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2.3pt,-146.8pt" to="652.3pt,-10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" strokeweight="1.7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6EDC5565" wp14:editId="15C4E3FA">
              <wp:simplePos x="0" y="0"/>
              <wp:positionH relativeFrom="column">
                <wp:posOffset>7920355</wp:posOffset>
              </wp:positionH>
              <wp:positionV relativeFrom="paragraph">
                <wp:posOffset>-1864360</wp:posOffset>
              </wp:positionV>
              <wp:extent cx="0" cy="526415"/>
              <wp:effectExtent l="0" t="0" r="0" b="0"/>
              <wp:wrapNone/>
              <wp:docPr id="148" name="Line 13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2641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384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3.65pt,-146.8pt" to="623.65pt,-10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" strokeweight="1.7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3D6AB108" wp14:editId="4116571F">
              <wp:simplePos x="0" y="0"/>
              <wp:positionH relativeFrom="column">
                <wp:posOffset>9530080</wp:posOffset>
              </wp:positionH>
              <wp:positionV relativeFrom="paragraph">
                <wp:posOffset>-1464310</wp:posOffset>
              </wp:positionV>
              <wp:extent cx="431800" cy="140970"/>
              <wp:effectExtent l="0" t="0" r="0" b="0"/>
              <wp:wrapNone/>
              <wp:docPr id="147" name="Text Box 13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83" o:spid="_x0000_s1135" type="#_x0000_t202" style="position:absolute;margin-left:750.4pt;margin-top:-115.3pt;width:34pt;height:11.1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" filled="f" stroked="f">
              <v:textbox inset="0,0,0,0">
                <w:txbxContent>
                  <w:p w:rsidR="00DE6FC5" w:rsidRDefault="00DE6FC5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9232" behindDoc="0" locked="0" layoutInCell="1" allowOverlap="1" wp14:anchorId="11192A97" wp14:editId="0D838CAB">
              <wp:simplePos x="0" y="0"/>
              <wp:positionH relativeFrom="column">
                <wp:posOffset>9053830</wp:posOffset>
              </wp:positionH>
              <wp:positionV relativeFrom="paragraph">
                <wp:posOffset>-1464310</wp:posOffset>
              </wp:positionV>
              <wp:extent cx="457200" cy="140970"/>
              <wp:effectExtent l="0" t="0" r="0" b="0"/>
              <wp:wrapNone/>
              <wp:docPr id="146" name="Text Box 13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Подп.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82" o:spid="_x0000_s1136" type="#_x0000_t202" style="position:absolute;margin-left:712.9pt;margin-top:-115.3pt;width:36pt;height:11.1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" filled="f" stroked="f">
              <v:textbox inset="0,0,0,0">
                <w:txbxContent>
                  <w:p w:rsidR="00DE6FC5" w:rsidRDefault="00DE6FC5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Подп.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0AB83D3D" wp14:editId="5911FAB7">
              <wp:simplePos x="0" y="0"/>
              <wp:positionH relativeFrom="column">
                <wp:posOffset>8281670</wp:posOffset>
              </wp:positionH>
              <wp:positionV relativeFrom="paragraph">
                <wp:posOffset>-1464310</wp:posOffset>
              </wp:positionV>
              <wp:extent cx="342900" cy="140970"/>
              <wp:effectExtent l="0" t="0" r="0" b="0"/>
              <wp:wrapNone/>
              <wp:docPr id="145" name="Text Box 13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80" o:spid="_x0000_s1137" type="#_x0000_t202" style="position:absolute;margin-left:652.1pt;margin-top:-115.3pt;width:27pt;height:11.1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" filled="f" stroked="f">
              <v:textbox inset="0,0,0,0">
                <w:txbxContent>
                  <w:p w:rsidR="00DE6FC5" w:rsidRDefault="00DE6FC5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Лист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21CC291B" wp14:editId="3051B67E">
              <wp:simplePos x="0" y="0"/>
              <wp:positionH relativeFrom="column">
                <wp:posOffset>7928610</wp:posOffset>
              </wp:positionH>
              <wp:positionV relativeFrom="paragraph">
                <wp:posOffset>-1478280</wp:posOffset>
              </wp:positionV>
              <wp:extent cx="342900" cy="140335"/>
              <wp:effectExtent l="0" t="0" r="0" b="0"/>
              <wp:wrapNone/>
              <wp:docPr id="144" name="Text Box 13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spacing w:val="-10"/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Кол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.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уч.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79" o:spid="_x0000_s1138" type="#_x0000_t202" style="position:absolute;margin-left:624.3pt;margin-top:-116.4pt;width:27pt;height:11.0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" filled="f" stroked="f">
              <v:textbox inset="0,0,0,0">
                <w:txbxContent>
                  <w:p w:rsidR="00DE6FC5" w:rsidRDefault="00DE6FC5">
                    <w:pPr>
                      <w:jc w:val="center"/>
                      <w:rPr>
                        <w:spacing w:val="-10"/>
                        <w:sz w:val="16"/>
                      </w:rPr>
                    </w:pPr>
                    <w:r>
                      <w:rPr>
                        <w:spacing w:val="-10"/>
                        <w:sz w:val="16"/>
                      </w:rPr>
                      <w:t>Кол</w:t>
                    </w:r>
                    <w:r>
                      <w:rPr>
                        <w:spacing w:val="-10"/>
                        <w:sz w:val="18"/>
                      </w:rPr>
                      <w:t>.</w:t>
                    </w:r>
                    <w:r>
                      <w:rPr>
                        <w:spacing w:val="-10"/>
                        <w:sz w:val="16"/>
                      </w:rPr>
                      <w:t>уч.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93EE565" wp14:editId="7CF355EA">
              <wp:simplePos x="0" y="0"/>
              <wp:positionH relativeFrom="column">
                <wp:posOffset>7585710</wp:posOffset>
              </wp:positionH>
              <wp:positionV relativeFrom="paragraph">
                <wp:posOffset>-1464310</wp:posOffset>
              </wp:positionV>
              <wp:extent cx="285750" cy="140970"/>
              <wp:effectExtent l="0" t="0" r="0" b="0"/>
              <wp:wrapNone/>
              <wp:docPr id="143" name="Text Box 13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b/>
                              <w:bCs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Изм</w:t>
                          </w:r>
                          <w:r>
                            <w:rPr>
                              <w:b/>
                              <w:bCs/>
                              <w:sz w:val="16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39" type="#_x0000_t202" style="position:absolute;margin-left:597.3pt;margin-top:-115.3pt;width:22.5pt;height:11.1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JBYtQIAALU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" filled="f" stroked="f">
              <v:textbox inset="0,0,0,0">
                <w:txbxContent>
                  <w:p w:rsidR="00DE6FC5" w:rsidRDefault="00DE6FC5">
                    <w:pPr>
                      <w:jc w:val="center"/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sz w:val="16"/>
                      </w:rPr>
                      <w:t>Изм</w:t>
                    </w:r>
                    <w:r>
                      <w:rPr>
                        <w:b/>
                        <w:bCs/>
                        <w:sz w:val="1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66D7AD50" wp14:editId="7B20C04F">
              <wp:simplePos x="0" y="0"/>
              <wp:positionH relativeFrom="column">
                <wp:posOffset>7621270</wp:posOffset>
              </wp:positionH>
              <wp:positionV relativeFrom="paragraph">
                <wp:posOffset>-254000</wp:posOffset>
              </wp:positionV>
              <wp:extent cx="571500" cy="222885"/>
              <wp:effectExtent l="0" t="0" r="0" b="0"/>
              <wp:wrapNone/>
              <wp:docPr id="142" name="Text Box 13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60" o:spid="_x0000_s1140" type="#_x0000_t202" style="position:absolute;margin-left:600.1pt;margin-top:-20pt;width:45pt;height:17.5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pmDtQIAALY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327E8645" wp14:editId="3AF1CA60">
              <wp:simplePos x="0" y="0"/>
              <wp:positionH relativeFrom="column">
                <wp:posOffset>7621270</wp:posOffset>
              </wp:positionH>
              <wp:positionV relativeFrom="paragraph">
                <wp:posOffset>-440055</wp:posOffset>
              </wp:positionV>
              <wp:extent cx="571500" cy="222885"/>
              <wp:effectExtent l="0" t="0" r="0" b="0"/>
              <wp:wrapNone/>
              <wp:docPr id="141" name="Text Box 13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41" type="#_x0000_t202" style="position:absolute;margin-left:600.1pt;margin-top:-34.65pt;width:45pt;height:17.5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JwlswIAALY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68ED9F63" wp14:editId="7F0882FC">
              <wp:simplePos x="0" y="0"/>
              <wp:positionH relativeFrom="column">
                <wp:posOffset>7621270</wp:posOffset>
              </wp:positionH>
              <wp:positionV relativeFrom="paragraph">
                <wp:posOffset>-95885</wp:posOffset>
              </wp:positionV>
              <wp:extent cx="571500" cy="222885"/>
              <wp:effectExtent l="0" t="0" r="0" b="0"/>
              <wp:wrapNone/>
              <wp:docPr id="140" name="Text Box 13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58" o:spid="_x0000_s1142" type="#_x0000_t202" style="position:absolute;margin-left:600.1pt;margin-top:-7.55pt;width:45pt;height:17.5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gc6swIAALY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0495FE94" wp14:editId="09541F27">
              <wp:simplePos x="0" y="0"/>
              <wp:positionH relativeFrom="column">
                <wp:posOffset>9513570</wp:posOffset>
              </wp:positionH>
              <wp:positionV relativeFrom="paragraph">
                <wp:posOffset>-1106805</wp:posOffset>
              </wp:positionV>
              <wp:extent cx="431800" cy="140335"/>
              <wp:effectExtent l="0" t="0" r="0" b="0"/>
              <wp:wrapNone/>
              <wp:docPr id="139" name="Text Box 12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b/>
                              <w:bCs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48" o:spid="_x0000_s1143" type="#_x0000_t202" style="position:absolute;margin-left:749.1pt;margin-top:-87.15pt;width:34pt;height:11.0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" filled="f" stroked="f">
              <v:textbox inset="0,0,0,0">
                <w:txbxContent>
                  <w:p w:rsidR="00DE6FC5" w:rsidRDefault="00DE6FC5">
                    <w:pPr>
                      <w:jc w:val="center"/>
                      <w:rPr>
                        <w:b/>
                        <w:bCs/>
                        <w:sz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7B3BD529" wp14:editId="416D765D">
              <wp:simplePos x="0" y="0"/>
              <wp:positionH relativeFrom="column">
                <wp:posOffset>9037320</wp:posOffset>
              </wp:positionH>
              <wp:positionV relativeFrom="paragraph">
                <wp:posOffset>-1106805</wp:posOffset>
              </wp:positionV>
              <wp:extent cx="457200" cy="140335"/>
              <wp:effectExtent l="0" t="0" r="0" b="0"/>
              <wp:wrapNone/>
              <wp:docPr id="138" name="Text Box 12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b/>
                              <w:bCs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47" o:spid="_x0000_s1144" type="#_x0000_t202" style="position:absolute;margin-left:711.6pt;margin-top:-87.15pt;width:36pt;height:11.0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" filled="f" stroked="f">
              <v:textbox inset="0,0,0,0">
                <w:txbxContent>
                  <w:p w:rsidR="00DE6FC5" w:rsidRDefault="00DE6FC5">
                    <w:pPr>
                      <w:jc w:val="center"/>
                      <w:rPr>
                        <w:b/>
                        <w:bCs/>
                        <w:sz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1F6299FD" wp14:editId="24BA4E56">
              <wp:simplePos x="0" y="0"/>
              <wp:positionH relativeFrom="column">
                <wp:posOffset>12659995</wp:posOffset>
              </wp:positionH>
              <wp:positionV relativeFrom="paragraph">
                <wp:posOffset>-359410</wp:posOffset>
              </wp:positionV>
              <wp:extent cx="431800" cy="314960"/>
              <wp:effectExtent l="0" t="0" r="0" b="0"/>
              <wp:wrapNone/>
              <wp:docPr id="127" name="Group 9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431800" cy="314960"/>
                        <a:chOff x="1708" y="956"/>
                        <a:chExt cx="961" cy="720"/>
                      </a:xfrm>
                    </wpg:grpSpPr>
                    <wps:wsp>
                      <wps:cNvPr id="128" name="Freeform 995"/>
                      <wps:cNvSpPr>
                        <a:spLocks noChangeAspect="1" noEditPoints="1"/>
                      </wps:cNvSpPr>
                      <wps:spPr bwMode="auto">
                        <a:xfrm>
                          <a:off x="1708" y="956"/>
                          <a:ext cx="961" cy="720"/>
                        </a:xfrm>
                        <a:custGeom>
                          <a:avLst/>
                          <a:gdLst>
                            <a:gd name="T0" fmla="*/ 637 w 961"/>
                            <a:gd name="T1" fmla="*/ 719 h 720"/>
                            <a:gd name="T2" fmla="*/ 894 w 961"/>
                            <a:gd name="T3" fmla="*/ 613 h 720"/>
                            <a:gd name="T4" fmla="*/ 487 w 961"/>
                            <a:gd name="T5" fmla="*/ 483 h 720"/>
                            <a:gd name="T6" fmla="*/ 510 w 961"/>
                            <a:gd name="T7" fmla="*/ 484 h 720"/>
                            <a:gd name="T8" fmla="*/ 531 w 961"/>
                            <a:gd name="T9" fmla="*/ 491 h 720"/>
                            <a:gd name="T10" fmla="*/ 550 w 961"/>
                            <a:gd name="T11" fmla="*/ 499 h 720"/>
                            <a:gd name="T12" fmla="*/ 568 w 961"/>
                            <a:gd name="T13" fmla="*/ 512 h 720"/>
                            <a:gd name="T14" fmla="*/ 582 w 961"/>
                            <a:gd name="T15" fmla="*/ 527 h 720"/>
                            <a:gd name="T16" fmla="*/ 594 w 961"/>
                            <a:gd name="T17" fmla="*/ 545 h 720"/>
                            <a:gd name="T18" fmla="*/ 602 w 961"/>
                            <a:gd name="T19" fmla="*/ 564 h 720"/>
                            <a:gd name="T20" fmla="*/ 606 w 961"/>
                            <a:gd name="T21" fmla="*/ 584 h 720"/>
                            <a:gd name="T22" fmla="*/ 370 w 961"/>
                            <a:gd name="T23" fmla="*/ 575 h 720"/>
                            <a:gd name="T24" fmla="*/ 377 w 961"/>
                            <a:gd name="T25" fmla="*/ 554 h 720"/>
                            <a:gd name="T26" fmla="*/ 386 w 961"/>
                            <a:gd name="T27" fmla="*/ 536 h 720"/>
                            <a:gd name="T28" fmla="*/ 400 w 961"/>
                            <a:gd name="T29" fmla="*/ 520 h 720"/>
                            <a:gd name="T30" fmla="*/ 415 w 961"/>
                            <a:gd name="T31" fmla="*/ 506 h 720"/>
                            <a:gd name="T32" fmla="*/ 434 w 961"/>
                            <a:gd name="T33" fmla="*/ 495 h 720"/>
                            <a:gd name="T34" fmla="*/ 454 w 961"/>
                            <a:gd name="T35" fmla="*/ 487 h 720"/>
                            <a:gd name="T36" fmla="*/ 476 w 961"/>
                            <a:gd name="T37" fmla="*/ 483 h 720"/>
                            <a:gd name="T38" fmla="*/ 606 w 961"/>
                            <a:gd name="T39" fmla="*/ 614 h 720"/>
                            <a:gd name="T40" fmla="*/ 601 w 961"/>
                            <a:gd name="T41" fmla="*/ 635 h 720"/>
                            <a:gd name="T42" fmla="*/ 593 w 961"/>
                            <a:gd name="T43" fmla="*/ 654 h 720"/>
                            <a:gd name="T44" fmla="*/ 580 w 961"/>
                            <a:gd name="T45" fmla="*/ 671 h 720"/>
                            <a:gd name="T46" fmla="*/ 566 w 961"/>
                            <a:gd name="T47" fmla="*/ 686 h 720"/>
                            <a:gd name="T48" fmla="*/ 550 w 961"/>
                            <a:gd name="T49" fmla="*/ 698 h 720"/>
                            <a:gd name="T50" fmla="*/ 531 w 961"/>
                            <a:gd name="T51" fmla="*/ 706 h 720"/>
                            <a:gd name="T52" fmla="*/ 510 w 961"/>
                            <a:gd name="T53" fmla="*/ 713 h 720"/>
                            <a:gd name="T54" fmla="*/ 487 w 961"/>
                            <a:gd name="T55" fmla="*/ 715 h 720"/>
                            <a:gd name="T56" fmla="*/ 465 w 961"/>
                            <a:gd name="T57" fmla="*/ 713 h 720"/>
                            <a:gd name="T58" fmla="*/ 444 w 961"/>
                            <a:gd name="T59" fmla="*/ 706 h 720"/>
                            <a:gd name="T60" fmla="*/ 425 w 961"/>
                            <a:gd name="T61" fmla="*/ 698 h 720"/>
                            <a:gd name="T62" fmla="*/ 408 w 961"/>
                            <a:gd name="T63" fmla="*/ 686 h 720"/>
                            <a:gd name="T64" fmla="*/ 395 w 961"/>
                            <a:gd name="T65" fmla="*/ 671 h 720"/>
                            <a:gd name="T66" fmla="*/ 382 w 961"/>
                            <a:gd name="T67" fmla="*/ 654 h 720"/>
                            <a:gd name="T68" fmla="*/ 374 w 961"/>
                            <a:gd name="T69" fmla="*/ 635 h 720"/>
                            <a:gd name="T70" fmla="*/ 368 w 961"/>
                            <a:gd name="T71" fmla="*/ 614 h 720"/>
                            <a:gd name="T72" fmla="*/ 0 w 961"/>
                            <a:gd name="T73" fmla="*/ 719 h 720"/>
                            <a:gd name="T74" fmla="*/ 323 w 961"/>
                            <a:gd name="T75" fmla="*/ 614 h 720"/>
                            <a:gd name="T76" fmla="*/ 0 w 961"/>
                            <a:gd name="T77" fmla="*/ 719 h 720"/>
                            <a:gd name="T78" fmla="*/ 632 w 961"/>
                            <a:gd name="T79" fmla="*/ 454 h 720"/>
                            <a:gd name="T80" fmla="*/ 623 w 961"/>
                            <a:gd name="T81" fmla="*/ 429 h 720"/>
                            <a:gd name="T82" fmla="*/ 609 w 961"/>
                            <a:gd name="T83" fmla="*/ 407 h 720"/>
                            <a:gd name="T84" fmla="*/ 591 w 961"/>
                            <a:gd name="T85" fmla="*/ 387 h 720"/>
                            <a:gd name="T86" fmla="*/ 572 w 961"/>
                            <a:gd name="T87" fmla="*/ 370 h 720"/>
                            <a:gd name="T88" fmla="*/ 549 w 961"/>
                            <a:gd name="T89" fmla="*/ 357 h 720"/>
                            <a:gd name="T90" fmla="*/ 522 w 961"/>
                            <a:gd name="T91" fmla="*/ 348 h 720"/>
                            <a:gd name="T92" fmla="*/ 496 w 961"/>
                            <a:gd name="T93" fmla="*/ 343 h 720"/>
                            <a:gd name="T94" fmla="*/ 467 w 961"/>
                            <a:gd name="T95" fmla="*/ 343 h 720"/>
                            <a:gd name="T96" fmla="*/ 441 w 961"/>
                            <a:gd name="T97" fmla="*/ 348 h 720"/>
                            <a:gd name="T98" fmla="*/ 415 w 961"/>
                            <a:gd name="T99" fmla="*/ 357 h 720"/>
                            <a:gd name="T100" fmla="*/ 393 w 961"/>
                            <a:gd name="T101" fmla="*/ 370 h 720"/>
                            <a:gd name="T102" fmla="*/ 373 w 961"/>
                            <a:gd name="T103" fmla="*/ 387 h 720"/>
                            <a:gd name="T104" fmla="*/ 355 w 961"/>
                            <a:gd name="T105" fmla="*/ 407 h 720"/>
                            <a:gd name="T106" fmla="*/ 341 w 961"/>
                            <a:gd name="T107" fmla="*/ 429 h 720"/>
                            <a:gd name="T108" fmla="*/ 331 w 961"/>
                            <a:gd name="T109" fmla="*/ 454 h 720"/>
                            <a:gd name="T110" fmla="*/ 327 w 961"/>
                            <a:gd name="T111" fmla="*/ 586 h 720"/>
                            <a:gd name="T112" fmla="*/ 484 w 961"/>
                            <a:gd name="T113" fmla="*/ 0 h 720"/>
                            <a:gd name="T114" fmla="*/ 638 w 961"/>
                            <a:gd name="T115" fmla="*/ 583 h 7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961" h="720">
                              <a:moveTo>
                                <a:pt x="637" y="614"/>
                              </a:moveTo>
                              <a:lnTo>
                                <a:pt x="637" y="719"/>
                              </a:lnTo>
                              <a:lnTo>
                                <a:pt x="961" y="719"/>
                              </a:lnTo>
                              <a:lnTo>
                                <a:pt x="894" y="613"/>
                              </a:lnTo>
                              <a:lnTo>
                                <a:pt x="637" y="614"/>
                              </a:lnTo>
                              <a:close/>
                              <a:moveTo>
                                <a:pt x="487" y="483"/>
                              </a:moveTo>
                              <a:lnTo>
                                <a:pt x="499" y="483"/>
                              </a:lnTo>
                              <a:lnTo>
                                <a:pt x="510" y="484"/>
                              </a:lnTo>
                              <a:lnTo>
                                <a:pt x="521" y="487"/>
                              </a:lnTo>
                              <a:lnTo>
                                <a:pt x="531" y="491"/>
                              </a:lnTo>
                              <a:lnTo>
                                <a:pt x="540" y="495"/>
                              </a:lnTo>
                              <a:lnTo>
                                <a:pt x="550" y="499"/>
                              </a:lnTo>
                              <a:lnTo>
                                <a:pt x="560" y="506"/>
                              </a:lnTo>
                              <a:lnTo>
                                <a:pt x="568" y="512"/>
                              </a:lnTo>
                              <a:lnTo>
                                <a:pt x="575" y="520"/>
                              </a:lnTo>
                              <a:lnTo>
                                <a:pt x="582" y="527"/>
                              </a:lnTo>
                              <a:lnTo>
                                <a:pt x="588" y="536"/>
                              </a:lnTo>
                              <a:lnTo>
                                <a:pt x="594" y="545"/>
                              </a:lnTo>
                              <a:lnTo>
                                <a:pt x="598" y="554"/>
                              </a:lnTo>
                              <a:lnTo>
                                <a:pt x="602" y="564"/>
                              </a:lnTo>
                              <a:lnTo>
                                <a:pt x="605" y="575"/>
                              </a:lnTo>
                              <a:lnTo>
                                <a:pt x="606" y="584"/>
                              </a:lnTo>
                              <a:lnTo>
                                <a:pt x="368" y="584"/>
                              </a:lnTo>
                              <a:lnTo>
                                <a:pt x="370" y="575"/>
                              </a:lnTo>
                              <a:lnTo>
                                <a:pt x="373" y="564"/>
                              </a:lnTo>
                              <a:lnTo>
                                <a:pt x="377" y="554"/>
                              </a:lnTo>
                              <a:lnTo>
                                <a:pt x="381" y="545"/>
                              </a:lnTo>
                              <a:lnTo>
                                <a:pt x="386" y="536"/>
                              </a:lnTo>
                              <a:lnTo>
                                <a:pt x="393" y="527"/>
                              </a:lnTo>
                              <a:lnTo>
                                <a:pt x="400" y="520"/>
                              </a:lnTo>
                              <a:lnTo>
                                <a:pt x="407" y="512"/>
                              </a:lnTo>
                              <a:lnTo>
                                <a:pt x="415" y="506"/>
                              </a:lnTo>
                              <a:lnTo>
                                <a:pt x="425" y="499"/>
                              </a:lnTo>
                              <a:lnTo>
                                <a:pt x="434" y="495"/>
                              </a:lnTo>
                              <a:lnTo>
                                <a:pt x="444" y="491"/>
                              </a:lnTo>
                              <a:lnTo>
                                <a:pt x="454" y="487"/>
                              </a:lnTo>
                              <a:lnTo>
                                <a:pt x="465" y="484"/>
                              </a:lnTo>
                              <a:lnTo>
                                <a:pt x="476" y="483"/>
                              </a:lnTo>
                              <a:lnTo>
                                <a:pt x="487" y="483"/>
                              </a:lnTo>
                              <a:close/>
                              <a:moveTo>
                                <a:pt x="606" y="614"/>
                              </a:moveTo>
                              <a:lnTo>
                                <a:pt x="604" y="625"/>
                              </a:lnTo>
                              <a:lnTo>
                                <a:pt x="601" y="635"/>
                              </a:lnTo>
                              <a:lnTo>
                                <a:pt x="597" y="645"/>
                              </a:lnTo>
                              <a:lnTo>
                                <a:pt x="593" y="654"/>
                              </a:lnTo>
                              <a:lnTo>
                                <a:pt x="587" y="663"/>
                              </a:lnTo>
                              <a:lnTo>
                                <a:pt x="580" y="671"/>
                              </a:lnTo>
                              <a:lnTo>
                                <a:pt x="573" y="679"/>
                              </a:lnTo>
                              <a:lnTo>
                                <a:pt x="566" y="686"/>
                              </a:lnTo>
                              <a:lnTo>
                                <a:pt x="558" y="693"/>
                              </a:lnTo>
                              <a:lnTo>
                                <a:pt x="550" y="698"/>
                              </a:lnTo>
                              <a:lnTo>
                                <a:pt x="540" y="702"/>
                              </a:lnTo>
                              <a:lnTo>
                                <a:pt x="531" y="706"/>
                              </a:lnTo>
                              <a:lnTo>
                                <a:pt x="520" y="711"/>
                              </a:lnTo>
                              <a:lnTo>
                                <a:pt x="510" y="713"/>
                              </a:lnTo>
                              <a:lnTo>
                                <a:pt x="499" y="715"/>
                              </a:lnTo>
                              <a:lnTo>
                                <a:pt x="487" y="715"/>
                              </a:lnTo>
                              <a:lnTo>
                                <a:pt x="476" y="715"/>
                              </a:lnTo>
                              <a:lnTo>
                                <a:pt x="465" y="713"/>
                              </a:lnTo>
                              <a:lnTo>
                                <a:pt x="455" y="711"/>
                              </a:lnTo>
                              <a:lnTo>
                                <a:pt x="444" y="706"/>
                              </a:lnTo>
                              <a:lnTo>
                                <a:pt x="434" y="702"/>
                              </a:lnTo>
                              <a:lnTo>
                                <a:pt x="425" y="698"/>
                              </a:lnTo>
                              <a:lnTo>
                                <a:pt x="417" y="693"/>
                              </a:lnTo>
                              <a:lnTo>
                                <a:pt x="408" y="686"/>
                              </a:lnTo>
                              <a:lnTo>
                                <a:pt x="401" y="679"/>
                              </a:lnTo>
                              <a:lnTo>
                                <a:pt x="395" y="671"/>
                              </a:lnTo>
                              <a:lnTo>
                                <a:pt x="388" y="663"/>
                              </a:lnTo>
                              <a:lnTo>
                                <a:pt x="382" y="654"/>
                              </a:lnTo>
                              <a:lnTo>
                                <a:pt x="378" y="645"/>
                              </a:lnTo>
                              <a:lnTo>
                                <a:pt x="374" y="635"/>
                              </a:lnTo>
                              <a:lnTo>
                                <a:pt x="371" y="625"/>
                              </a:lnTo>
                              <a:lnTo>
                                <a:pt x="368" y="614"/>
                              </a:lnTo>
                              <a:lnTo>
                                <a:pt x="606" y="614"/>
                              </a:lnTo>
                              <a:close/>
                              <a:moveTo>
                                <a:pt x="0" y="719"/>
                              </a:moveTo>
                              <a:lnTo>
                                <a:pt x="66" y="614"/>
                              </a:lnTo>
                              <a:lnTo>
                                <a:pt x="323" y="614"/>
                              </a:lnTo>
                              <a:lnTo>
                                <a:pt x="323" y="720"/>
                              </a:lnTo>
                              <a:lnTo>
                                <a:pt x="0" y="719"/>
                              </a:lnTo>
                              <a:close/>
                              <a:moveTo>
                                <a:pt x="635" y="468"/>
                              </a:moveTo>
                              <a:lnTo>
                                <a:pt x="632" y="454"/>
                              </a:lnTo>
                              <a:lnTo>
                                <a:pt x="628" y="442"/>
                              </a:lnTo>
                              <a:lnTo>
                                <a:pt x="623" y="429"/>
                              </a:lnTo>
                              <a:lnTo>
                                <a:pt x="616" y="418"/>
                              </a:lnTo>
                              <a:lnTo>
                                <a:pt x="609" y="407"/>
                              </a:lnTo>
                              <a:lnTo>
                                <a:pt x="601" y="396"/>
                              </a:lnTo>
                              <a:lnTo>
                                <a:pt x="591" y="387"/>
                              </a:lnTo>
                              <a:lnTo>
                                <a:pt x="582" y="379"/>
                              </a:lnTo>
                              <a:lnTo>
                                <a:pt x="572" y="370"/>
                              </a:lnTo>
                              <a:lnTo>
                                <a:pt x="560" y="363"/>
                              </a:lnTo>
                              <a:lnTo>
                                <a:pt x="549" y="357"/>
                              </a:lnTo>
                              <a:lnTo>
                                <a:pt x="536" y="352"/>
                              </a:lnTo>
                              <a:lnTo>
                                <a:pt x="522" y="348"/>
                              </a:lnTo>
                              <a:lnTo>
                                <a:pt x="510" y="344"/>
                              </a:lnTo>
                              <a:lnTo>
                                <a:pt x="496" y="343"/>
                              </a:lnTo>
                              <a:lnTo>
                                <a:pt x="483" y="343"/>
                              </a:lnTo>
                              <a:lnTo>
                                <a:pt x="467" y="343"/>
                              </a:lnTo>
                              <a:lnTo>
                                <a:pt x="454" y="344"/>
                              </a:lnTo>
                              <a:lnTo>
                                <a:pt x="441" y="348"/>
                              </a:lnTo>
                              <a:lnTo>
                                <a:pt x="428" y="352"/>
                              </a:lnTo>
                              <a:lnTo>
                                <a:pt x="415" y="357"/>
                              </a:lnTo>
                              <a:lnTo>
                                <a:pt x="404" y="363"/>
                              </a:lnTo>
                              <a:lnTo>
                                <a:pt x="393" y="370"/>
                              </a:lnTo>
                              <a:lnTo>
                                <a:pt x="382" y="379"/>
                              </a:lnTo>
                              <a:lnTo>
                                <a:pt x="373" y="387"/>
                              </a:lnTo>
                              <a:lnTo>
                                <a:pt x="363" y="396"/>
                              </a:lnTo>
                              <a:lnTo>
                                <a:pt x="355" y="407"/>
                              </a:lnTo>
                              <a:lnTo>
                                <a:pt x="348" y="418"/>
                              </a:lnTo>
                              <a:lnTo>
                                <a:pt x="341" y="429"/>
                              </a:lnTo>
                              <a:lnTo>
                                <a:pt x="335" y="442"/>
                              </a:lnTo>
                              <a:lnTo>
                                <a:pt x="331" y="454"/>
                              </a:lnTo>
                              <a:lnTo>
                                <a:pt x="329" y="468"/>
                              </a:lnTo>
                              <a:lnTo>
                                <a:pt x="327" y="586"/>
                              </a:lnTo>
                              <a:lnTo>
                                <a:pt x="89" y="586"/>
                              </a:lnTo>
                              <a:lnTo>
                                <a:pt x="484" y="0"/>
                              </a:lnTo>
                              <a:lnTo>
                                <a:pt x="870" y="583"/>
                              </a:lnTo>
                              <a:lnTo>
                                <a:pt x="638" y="583"/>
                              </a:lnTo>
                              <a:lnTo>
                                <a:pt x="635" y="4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" name="Freeform 996"/>
                      <wps:cNvSpPr>
                        <a:spLocks noChangeAspect="1"/>
                      </wps:cNvSpPr>
                      <wps:spPr bwMode="auto">
                        <a:xfrm>
                          <a:off x="2345" y="1569"/>
                          <a:ext cx="324" cy="106"/>
                        </a:xfrm>
                        <a:custGeom>
                          <a:avLst/>
                          <a:gdLst>
                            <a:gd name="T0" fmla="*/ 0 w 324"/>
                            <a:gd name="T1" fmla="*/ 1 h 106"/>
                            <a:gd name="T2" fmla="*/ 0 w 324"/>
                            <a:gd name="T3" fmla="*/ 106 h 106"/>
                            <a:gd name="T4" fmla="*/ 324 w 324"/>
                            <a:gd name="T5" fmla="*/ 106 h 106"/>
                            <a:gd name="T6" fmla="*/ 257 w 324"/>
                            <a:gd name="T7" fmla="*/ 0 h 106"/>
                            <a:gd name="T8" fmla="*/ 0 w 324"/>
                            <a:gd name="T9" fmla="*/ 1 h 1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24" h="106">
                              <a:moveTo>
                                <a:pt x="0" y="1"/>
                              </a:moveTo>
                              <a:lnTo>
                                <a:pt x="0" y="106"/>
                              </a:lnTo>
                              <a:lnTo>
                                <a:pt x="324" y="106"/>
                              </a:lnTo>
                              <a:lnTo>
                                <a:pt x="257" y="0"/>
                              </a:lnTo>
                              <a:lnTo>
                                <a:pt x="0" y="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635">
                          <a:solidFill>
                            <a:srgbClr val="373D4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0" name="Freeform 997"/>
                      <wps:cNvSpPr>
                        <a:spLocks noChangeAspect="1"/>
                      </wps:cNvSpPr>
                      <wps:spPr bwMode="auto">
                        <a:xfrm>
                          <a:off x="2076" y="1439"/>
                          <a:ext cx="238" cy="101"/>
                        </a:xfrm>
                        <a:custGeom>
                          <a:avLst/>
                          <a:gdLst>
                            <a:gd name="T0" fmla="*/ 119 w 238"/>
                            <a:gd name="T1" fmla="*/ 0 h 101"/>
                            <a:gd name="T2" fmla="*/ 131 w 238"/>
                            <a:gd name="T3" fmla="*/ 0 h 101"/>
                            <a:gd name="T4" fmla="*/ 142 w 238"/>
                            <a:gd name="T5" fmla="*/ 1 h 101"/>
                            <a:gd name="T6" fmla="*/ 153 w 238"/>
                            <a:gd name="T7" fmla="*/ 4 h 101"/>
                            <a:gd name="T8" fmla="*/ 163 w 238"/>
                            <a:gd name="T9" fmla="*/ 8 h 101"/>
                            <a:gd name="T10" fmla="*/ 172 w 238"/>
                            <a:gd name="T11" fmla="*/ 12 h 101"/>
                            <a:gd name="T12" fmla="*/ 182 w 238"/>
                            <a:gd name="T13" fmla="*/ 16 h 101"/>
                            <a:gd name="T14" fmla="*/ 192 w 238"/>
                            <a:gd name="T15" fmla="*/ 23 h 101"/>
                            <a:gd name="T16" fmla="*/ 200 w 238"/>
                            <a:gd name="T17" fmla="*/ 29 h 101"/>
                            <a:gd name="T18" fmla="*/ 207 w 238"/>
                            <a:gd name="T19" fmla="*/ 37 h 101"/>
                            <a:gd name="T20" fmla="*/ 214 w 238"/>
                            <a:gd name="T21" fmla="*/ 44 h 101"/>
                            <a:gd name="T22" fmla="*/ 220 w 238"/>
                            <a:gd name="T23" fmla="*/ 53 h 101"/>
                            <a:gd name="T24" fmla="*/ 226 w 238"/>
                            <a:gd name="T25" fmla="*/ 62 h 101"/>
                            <a:gd name="T26" fmla="*/ 230 w 238"/>
                            <a:gd name="T27" fmla="*/ 71 h 101"/>
                            <a:gd name="T28" fmla="*/ 234 w 238"/>
                            <a:gd name="T29" fmla="*/ 81 h 101"/>
                            <a:gd name="T30" fmla="*/ 237 w 238"/>
                            <a:gd name="T31" fmla="*/ 92 h 101"/>
                            <a:gd name="T32" fmla="*/ 238 w 238"/>
                            <a:gd name="T33" fmla="*/ 101 h 101"/>
                            <a:gd name="T34" fmla="*/ 0 w 238"/>
                            <a:gd name="T35" fmla="*/ 101 h 101"/>
                            <a:gd name="T36" fmla="*/ 2 w 238"/>
                            <a:gd name="T37" fmla="*/ 92 h 101"/>
                            <a:gd name="T38" fmla="*/ 5 w 238"/>
                            <a:gd name="T39" fmla="*/ 81 h 101"/>
                            <a:gd name="T40" fmla="*/ 9 w 238"/>
                            <a:gd name="T41" fmla="*/ 71 h 101"/>
                            <a:gd name="T42" fmla="*/ 13 w 238"/>
                            <a:gd name="T43" fmla="*/ 62 h 101"/>
                            <a:gd name="T44" fmla="*/ 18 w 238"/>
                            <a:gd name="T45" fmla="*/ 53 h 101"/>
                            <a:gd name="T46" fmla="*/ 25 w 238"/>
                            <a:gd name="T47" fmla="*/ 44 h 101"/>
                            <a:gd name="T48" fmla="*/ 32 w 238"/>
                            <a:gd name="T49" fmla="*/ 37 h 101"/>
                            <a:gd name="T50" fmla="*/ 39 w 238"/>
                            <a:gd name="T51" fmla="*/ 29 h 101"/>
                            <a:gd name="T52" fmla="*/ 47 w 238"/>
                            <a:gd name="T53" fmla="*/ 23 h 101"/>
                            <a:gd name="T54" fmla="*/ 57 w 238"/>
                            <a:gd name="T55" fmla="*/ 16 h 101"/>
                            <a:gd name="T56" fmla="*/ 66 w 238"/>
                            <a:gd name="T57" fmla="*/ 12 h 101"/>
                            <a:gd name="T58" fmla="*/ 76 w 238"/>
                            <a:gd name="T59" fmla="*/ 8 h 101"/>
                            <a:gd name="T60" fmla="*/ 86 w 238"/>
                            <a:gd name="T61" fmla="*/ 4 h 101"/>
                            <a:gd name="T62" fmla="*/ 97 w 238"/>
                            <a:gd name="T63" fmla="*/ 1 h 101"/>
                            <a:gd name="T64" fmla="*/ 108 w 238"/>
                            <a:gd name="T65" fmla="*/ 0 h 101"/>
                            <a:gd name="T66" fmla="*/ 119 w 238"/>
                            <a:gd name="T67" fmla="*/ 0 h 1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238" h="101">
                              <a:moveTo>
                                <a:pt x="119" y="0"/>
                              </a:moveTo>
                              <a:lnTo>
                                <a:pt x="131" y="0"/>
                              </a:lnTo>
                              <a:lnTo>
                                <a:pt x="142" y="1"/>
                              </a:lnTo>
                              <a:lnTo>
                                <a:pt x="153" y="4"/>
                              </a:lnTo>
                              <a:lnTo>
                                <a:pt x="163" y="8"/>
                              </a:lnTo>
                              <a:lnTo>
                                <a:pt x="172" y="12"/>
                              </a:lnTo>
                              <a:lnTo>
                                <a:pt x="182" y="16"/>
                              </a:lnTo>
                              <a:lnTo>
                                <a:pt x="192" y="23"/>
                              </a:lnTo>
                              <a:lnTo>
                                <a:pt x="200" y="29"/>
                              </a:lnTo>
                              <a:lnTo>
                                <a:pt x="207" y="37"/>
                              </a:lnTo>
                              <a:lnTo>
                                <a:pt x="214" y="44"/>
                              </a:lnTo>
                              <a:lnTo>
                                <a:pt x="220" y="53"/>
                              </a:lnTo>
                              <a:lnTo>
                                <a:pt x="226" y="62"/>
                              </a:lnTo>
                              <a:lnTo>
                                <a:pt x="230" y="71"/>
                              </a:lnTo>
                              <a:lnTo>
                                <a:pt x="234" y="81"/>
                              </a:lnTo>
                              <a:lnTo>
                                <a:pt x="237" y="92"/>
                              </a:lnTo>
                              <a:lnTo>
                                <a:pt x="238" y="101"/>
                              </a:lnTo>
                              <a:lnTo>
                                <a:pt x="0" y="101"/>
                              </a:lnTo>
                              <a:lnTo>
                                <a:pt x="2" y="92"/>
                              </a:lnTo>
                              <a:lnTo>
                                <a:pt x="5" y="81"/>
                              </a:lnTo>
                              <a:lnTo>
                                <a:pt x="9" y="71"/>
                              </a:lnTo>
                              <a:lnTo>
                                <a:pt x="13" y="62"/>
                              </a:lnTo>
                              <a:lnTo>
                                <a:pt x="18" y="53"/>
                              </a:lnTo>
                              <a:lnTo>
                                <a:pt x="25" y="44"/>
                              </a:lnTo>
                              <a:lnTo>
                                <a:pt x="32" y="37"/>
                              </a:lnTo>
                              <a:lnTo>
                                <a:pt x="39" y="29"/>
                              </a:lnTo>
                              <a:lnTo>
                                <a:pt x="47" y="23"/>
                              </a:lnTo>
                              <a:lnTo>
                                <a:pt x="57" y="16"/>
                              </a:lnTo>
                              <a:lnTo>
                                <a:pt x="66" y="12"/>
                              </a:lnTo>
                              <a:lnTo>
                                <a:pt x="76" y="8"/>
                              </a:lnTo>
                              <a:lnTo>
                                <a:pt x="86" y="4"/>
                              </a:lnTo>
                              <a:lnTo>
                                <a:pt x="97" y="1"/>
                              </a:lnTo>
                              <a:lnTo>
                                <a:pt x="108" y="0"/>
                              </a:lnTo>
                              <a:lnTo>
                                <a:pt x="1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635">
                          <a:solidFill>
                            <a:srgbClr val="373D4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" name="Freeform 998"/>
                      <wps:cNvSpPr>
                        <a:spLocks noChangeAspect="1"/>
                      </wps:cNvSpPr>
                      <wps:spPr bwMode="auto">
                        <a:xfrm>
                          <a:off x="2076" y="1570"/>
                          <a:ext cx="238" cy="101"/>
                        </a:xfrm>
                        <a:custGeom>
                          <a:avLst/>
                          <a:gdLst>
                            <a:gd name="T0" fmla="*/ 238 w 238"/>
                            <a:gd name="T1" fmla="*/ 0 h 101"/>
                            <a:gd name="T2" fmla="*/ 236 w 238"/>
                            <a:gd name="T3" fmla="*/ 11 h 101"/>
                            <a:gd name="T4" fmla="*/ 233 w 238"/>
                            <a:gd name="T5" fmla="*/ 21 h 101"/>
                            <a:gd name="T6" fmla="*/ 229 w 238"/>
                            <a:gd name="T7" fmla="*/ 31 h 101"/>
                            <a:gd name="T8" fmla="*/ 225 w 238"/>
                            <a:gd name="T9" fmla="*/ 40 h 101"/>
                            <a:gd name="T10" fmla="*/ 219 w 238"/>
                            <a:gd name="T11" fmla="*/ 49 h 101"/>
                            <a:gd name="T12" fmla="*/ 212 w 238"/>
                            <a:gd name="T13" fmla="*/ 57 h 101"/>
                            <a:gd name="T14" fmla="*/ 205 w 238"/>
                            <a:gd name="T15" fmla="*/ 65 h 101"/>
                            <a:gd name="T16" fmla="*/ 198 w 238"/>
                            <a:gd name="T17" fmla="*/ 72 h 101"/>
                            <a:gd name="T18" fmla="*/ 190 w 238"/>
                            <a:gd name="T19" fmla="*/ 79 h 101"/>
                            <a:gd name="T20" fmla="*/ 182 w 238"/>
                            <a:gd name="T21" fmla="*/ 84 h 101"/>
                            <a:gd name="T22" fmla="*/ 172 w 238"/>
                            <a:gd name="T23" fmla="*/ 88 h 101"/>
                            <a:gd name="T24" fmla="*/ 163 w 238"/>
                            <a:gd name="T25" fmla="*/ 92 h 101"/>
                            <a:gd name="T26" fmla="*/ 152 w 238"/>
                            <a:gd name="T27" fmla="*/ 97 h 101"/>
                            <a:gd name="T28" fmla="*/ 142 w 238"/>
                            <a:gd name="T29" fmla="*/ 99 h 101"/>
                            <a:gd name="T30" fmla="*/ 131 w 238"/>
                            <a:gd name="T31" fmla="*/ 101 h 101"/>
                            <a:gd name="T32" fmla="*/ 119 w 238"/>
                            <a:gd name="T33" fmla="*/ 101 h 101"/>
                            <a:gd name="T34" fmla="*/ 108 w 238"/>
                            <a:gd name="T35" fmla="*/ 101 h 101"/>
                            <a:gd name="T36" fmla="*/ 97 w 238"/>
                            <a:gd name="T37" fmla="*/ 99 h 101"/>
                            <a:gd name="T38" fmla="*/ 87 w 238"/>
                            <a:gd name="T39" fmla="*/ 97 h 101"/>
                            <a:gd name="T40" fmla="*/ 76 w 238"/>
                            <a:gd name="T41" fmla="*/ 92 h 101"/>
                            <a:gd name="T42" fmla="*/ 66 w 238"/>
                            <a:gd name="T43" fmla="*/ 88 h 101"/>
                            <a:gd name="T44" fmla="*/ 57 w 238"/>
                            <a:gd name="T45" fmla="*/ 84 h 101"/>
                            <a:gd name="T46" fmla="*/ 49 w 238"/>
                            <a:gd name="T47" fmla="*/ 79 h 101"/>
                            <a:gd name="T48" fmla="*/ 40 w 238"/>
                            <a:gd name="T49" fmla="*/ 72 h 101"/>
                            <a:gd name="T50" fmla="*/ 33 w 238"/>
                            <a:gd name="T51" fmla="*/ 65 h 101"/>
                            <a:gd name="T52" fmla="*/ 27 w 238"/>
                            <a:gd name="T53" fmla="*/ 57 h 101"/>
                            <a:gd name="T54" fmla="*/ 20 w 238"/>
                            <a:gd name="T55" fmla="*/ 49 h 101"/>
                            <a:gd name="T56" fmla="*/ 14 w 238"/>
                            <a:gd name="T57" fmla="*/ 40 h 101"/>
                            <a:gd name="T58" fmla="*/ 10 w 238"/>
                            <a:gd name="T59" fmla="*/ 31 h 101"/>
                            <a:gd name="T60" fmla="*/ 6 w 238"/>
                            <a:gd name="T61" fmla="*/ 21 h 101"/>
                            <a:gd name="T62" fmla="*/ 3 w 238"/>
                            <a:gd name="T63" fmla="*/ 11 h 101"/>
                            <a:gd name="T64" fmla="*/ 0 w 238"/>
                            <a:gd name="T65" fmla="*/ 0 h 101"/>
                            <a:gd name="T66" fmla="*/ 238 w 238"/>
                            <a:gd name="T67" fmla="*/ 0 h 1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238" h="101">
                              <a:moveTo>
                                <a:pt x="238" y="0"/>
                              </a:moveTo>
                              <a:lnTo>
                                <a:pt x="236" y="11"/>
                              </a:lnTo>
                              <a:lnTo>
                                <a:pt x="233" y="21"/>
                              </a:lnTo>
                              <a:lnTo>
                                <a:pt x="229" y="31"/>
                              </a:lnTo>
                              <a:lnTo>
                                <a:pt x="225" y="40"/>
                              </a:lnTo>
                              <a:lnTo>
                                <a:pt x="219" y="49"/>
                              </a:lnTo>
                              <a:lnTo>
                                <a:pt x="212" y="57"/>
                              </a:lnTo>
                              <a:lnTo>
                                <a:pt x="205" y="65"/>
                              </a:lnTo>
                              <a:lnTo>
                                <a:pt x="198" y="72"/>
                              </a:lnTo>
                              <a:lnTo>
                                <a:pt x="190" y="79"/>
                              </a:lnTo>
                              <a:lnTo>
                                <a:pt x="182" y="84"/>
                              </a:lnTo>
                              <a:lnTo>
                                <a:pt x="172" y="88"/>
                              </a:lnTo>
                              <a:lnTo>
                                <a:pt x="163" y="92"/>
                              </a:lnTo>
                              <a:lnTo>
                                <a:pt x="152" y="97"/>
                              </a:lnTo>
                              <a:lnTo>
                                <a:pt x="142" y="99"/>
                              </a:lnTo>
                              <a:lnTo>
                                <a:pt x="131" y="101"/>
                              </a:lnTo>
                              <a:lnTo>
                                <a:pt x="119" y="101"/>
                              </a:lnTo>
                              <a:lnTo>
                                <a:pt x="108" y="101"/>
                              </a:lnTo>
                              <a:lnTo>
                                <a:pt x="97" y="99"/>
                              </a:lnTo>
                              <a:lnTo>
                                <a:pt x="87" y="97"/>
                              </a:lnTo>
                              <a:lnTo>
                                <a:pt x="76" y="92"/>
                              </a:lnTo>
                              <a:lnTo>
                                <a:pt x="66" y="88"/>
                              </a:lnTo>
                              <a:lnTo>
                                <a:pt x="57" y="84"/>
                              </a:lnTo>
                              <a:lnTo>
                                <a:pt x="49" y="79"/>
                              </a:lnTo>
                              <a:lnTo>
                                <a:pt x="40" y="72"/>
                              </a:lnTo>
                              <a:lnTo>
                                <a:pt x="33" y="65"/>
                              </a:lnTo>
                              <a:lnTo>
                                <a:pt x="27" y="57"/>
                              </a:lnTo>
                              <a:lnTo>
                                <a:pt x="20" y="49"/>
                              </a:lnTo>
                              <a:lnTo>
                                <a:pt x="14" y="40"/>
                              </a:lnTo>
                              <a:lnTo>
                                <a:pt x="10" y="31"/>
                              </a:lnTo>
                              <a:lnTo>
                                <a:pt x="6" y="21"/>
                              </a:lnTo>
                              <a:lnTo>
                                <a:pt x="3" y="11"/>
                              </a:lnTo>
                              <a:lnTo>
                                <a:pt x="0" y="0"/>
                              </a:lnTo>
                              <a:lnTo>
                                <a:pt x="238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635">
                          <a:solidFill>
                            <a:srgbClr val="373D4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" name="Freeform 999"/>
                      <wps:cNvSpPr>
                        <a:spLocks noChangeAspect="1"/>
                      </wps:cNvSpPr>
                      <wps:spPr bwMode="auto">
                        <a:xfrm>
                          <a:off x="1708" y="1570"/>
                          <a:ext cx="323" cy="106"/>
                        </a:xfrm>
                        <a:custGeom>
                          <a:avLst/>
                          <a:gdLst>
                            <a:gd name="T0" fmla="*/ 0 w 323"/>
                            <a:gd name="T1" fmla="*/ 105 h 106"/>
                            <a:gd name="T2" fmla="*/ 66 w 323"/>
                            <a:gd name="T3" fmla="*/ 0 h 106"/>
                            <a:gd name="T4" fmla="*/ 323 w 323"/>
                            <a:gd name="T5" fmla="*/ 0 h 106"/>
                            <a:gd name="T6" fmla="*/ 323 w 323"/>
                            <a:gd name="T7" fmla="*/ 106 h 106"/>
                            <a:gd name="T8" fmla="*/ 0 w 323"/>
                            <a:gd name="T9" fmla="*/ 105 h 1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23" h="106">
                              <a:moveTo>
                                <a:pt x="0" y="105"/>
                              </a:moveTo>
                              <a:lnTo>
                                <a:pt x="66" y="0"/>
                              </a:lnTo>
                              <a:lnTo>
                                <a:pt x="323" y="0"/>
                              </a:lnTo>
                              <a:lnTo>
                                <a:pt x="323" y="106"/>
                              </a:lnTo>
                              <a:lnTo>
                                <a:pt x="0" y="105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635">
                          <a:solidFill>
                            <a:srgbClr val="373D4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3" name="Freeform 1000"/>
                      <wps:cNvSpPr>
                        <a:spLocks noChangeAspect="1"/>
                      </wps:cNvSpPr>
                      <wps:spPr bwMode="auto">
                        <a:xfrm>
                          <a:off x="1797" y="956"/>
                          <a:ext cx="781" cy="586"/>
                        </a:xfrm>
                        <a:custGeom>
                          <a:avLst/>
                          <a:gdLst>
                            <a:gd name="T0" fmla="*/ 546 w 781"/>
                            <a:gd name="T1" fmla="*/ 468 h 586"/>
                            <a:gd name="T2" fmla="*/ 543 w 781"/>
                            <a:gd name="T3" fmla="*/ 454 h 586"/>
                            <a:gd name="T4" fmla="*/ 539 w 781"/>
                            <a:gd name="T5" fmla="*/ 442 h 586"/>
                            <a:gd name="T6" fmla="*/ 534 w 781"/>
                            <a:gd name="T7" fmla="*/ 429 h 586"/>
                            <a:gd name="T8" fmla="*/ 527 w 781"/>
                            <a:gd name="T9" fmla="*/ 418 h 586"/>
                            <a:gd name="T10" fmla="*/ 520 w 781"/>
                            <a:gd name="T11" fmla="*/ 407 h 586"/>
                            <a:gd name="T12" fmla="*/ 512 w 781"/>
                            <a:gd name="T13" fmla="*/ 396 h 586"/>
                            <a:gd name="T14" fmla="*/ 502 w 781"/>
                            <a:gd name="T15" fmla="*/ 387 h 586"/>
                            <a:gd name="T16" fmla="*/ 493 w 781"/>
                            <a:gd name="T17" fmla="*/ 379 h 586"/>
                            <a:gd name="T18" fmla="*/ 483 w 781"/>
                            <a:gd name="T19" fmla="*/ 370 h 586"/>
                            <a:gd name="T20" fmla="*/ 471 w 781"/>
                            <a:gd name="T21" fmla="*/ 363 h 586"/>
                            <a:gd name="T22" fmla="*/ 460 w 781"/>
                            <a:gd name="T23" fmla="*/ 357 h 586"/>
                            <a:gd name="T24" fmla="*/ 447 w 781"/>
                            <a:gd name="T25" fmla="*/ 352 h 586"/>
                            <a:gd name="T26" fmla="*/ 433 w 781"/>
                            <a:gd name="T27" fmla="*/ 348 h 586"/>
                            <a:gd name="T28" fmla="*/ 421 w 781"/>
                            <a:gd name="T29" fmla="*/ 344 h 586"/>
                            <a:gd name="T30" fmla="*/ 407 w 781"/>
                            <a:gd name="T31" fmla="*/ 343 h 586"/>
                            <a:gd name="T32" fmla="*/ 394 w 781"/>
                            <a:gd name="T33" fmla="*/ 343 h 586"/>
                            <a:gd name="T34" fmla="*/ 378 w 781"/>
                            <a:gd name="T35" fmla="*/ 343 h 586"/>
                            <a:gd name="T36" fmla="*/ 365 w 781"/>
                            <a:gd name="T37" fmla="*/ 344 h 586"/>
                            <a:gd name="T38" fmla="*/ 352 w 781"/>
                            <a:gd name="T39" fmla="*/ 348 h 586"/>
                            <a:gd name="T40" fmla="*/ 339 w 781"/>
                            <a:gd name="T41" fmla="*/ 352 h 586"/>
                            <a:gd name="T42" fmla="*/ 326 w 781"/>
                            <a:gd name="T43" fmla="*/ 357 h 586"/>
                            <a:gd name="T44" fmla="*/ 315 w 781"/>
                            <a:gd name="T45" fmla="*/ 363 h 586"/>
                            <a:gd name="T46" fmla="*/ 304 w 781"/>
                            <a:gd name="T47" fmla="*/ 370 h 586"/>
                            <a:gd name="T48" fmla="*/ 293 w 781"/>
                            <a:gd name="T49" fmla="*/ 379 h 586"/>
                            <a:gd name="T50" fmla="*/ 284 w 781"/>
                            <a:gd name="T51" fmla="*/ 387 h 586"/>
                            <a:gd name="T52" fmla="*/ 274 w 781"/>
                            <a:gd name="T53" fmla="*/ 396 h 586"/>
                            <a:gd name="T54" fmla="*/ 266 w 781"/>
                            <a:gd name="T55" fmla="*/ 407 h 586"/>
                            <a:gd name="T56" fmla="*/ 259 w 781"/>
                            <a:gd name="T57" fmla="*/ 418 h 586"/>
                            <a:gd name="T58" fmla="*/ 252 w 781"/>
                            <a:gd name="T59" fmla="*/ 429 h 586"/>
                            <a:gd name="T60" fmla="*/ 246 w 781"/>
                            <a:gd name="T61" fmla="*/ 442 h 586"/>
                            <a:gd name="T62" fmla="*/ 242 w 781"/>
                            <a:gd name="T63" fmla="*/ 454 h 586"/>
                            <a:gd name="T64" fmla="*/ 240 w 781"/>
                            <a:gd name="T65" fmla="*/ 468 h 586"/>
                            <a:gd name="T66" fmla="*/ 238 w 781"/>
                            <a:gd name="T67" fmla="*/ 586 h 586"/>
                            <a:gd name="T68" fmla="*/ 0 w 781"/>
                            <a:gd name="T69" fmla="*/ 586 h 586"/>
                            <a:gd name="T70" fmla="*/ 395 w 781"/>
                            <a:gd name="T71" fmla="*/ 0 h 586"/>
                            <a:gd name="T72" fmla="*/ 781 w 781"/>
                            <a:gd name="T73" fmla="*/ 583 h 586"/>
                            <a:gd name="T74" fmla="*/ 549 w 781"/>
                            <a:gd name="T75" fmla="*/ 583 h 586"/>
                            <a:gd name="T76" fmla="*/ 546 w 781"/>
                            <a:gd name="T77" fmla="*/ 468 h 5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781" h="586">
                              <a:moveTo>
                                <a:pt x="546" y="468"/>
                              </a:moveTo>
                              <a:lnTo>
                                <a:pt x="543" y="454"/>
                              </a:lnTo>
                              <a:lnTo>
                                <a:pt x="539" y="442"/>
                              </a:lnTo>
                              <a:lnTo>
                                <a:pt x="534" y="429"/>
                              </a:lnTo>
                              <a:lnTo>
                                <a:pt x="527" y="418"/>
                              </a:lnTo>
                              <a:lnTo>
                                <a:pt x="520" y="407"/>
                              </a:lnTo>
                              <a:lnTo>
                                <a:pt x="512" y="396"/>
                              </a:lnTo>
                              <a:lnTo>
                                <a:pt x="502" y="387"/>
                              </a:lnTo>
                              <a:lnTo>
                                <a:pt x="493" y="379"/>
                              </a:lnTo>
                              <a:lnTo>
                                <a:pt x="483" y="370"/>
                              </a:lnTo>
                              <a:lnTo>
                                <a:pt x="471" y="363"/>
                              </a:lnTo>
                              <a:lnTo>
                                <a:pt x="460" y="357"/>
                              </a:lnTo>
                              <a:lnTo>
                                <a:pt x="447" y="352"/>
                              </a:lnTo>
                              <a:lnTo>
                                <a:pt x="433" y="348"/>
                              </a:lnTo>
                              <a:lnTo>
                                <a:pt x="421" y="344"/>
                              </a:lnTo>
                              <a:lnTo>
                                <a:pt x="407" y="343"/>
                              </a:lnTo>
                              <a:lnTo>
                                <a:pt x="394" y="343"/>
                              </a:lnTo>
                              <a:lnTo>
                                <a:pt x="378" y="343"/>
                              </a:lnTo>
                              <a:lnTo>
                                <a:pt x="365" y="344"/>
                              </a:lnTo>
                              <a:lnTo>
                                <a:pt x="352" y="348"/>
                              </a:lnTo>
                              <a:lnTo>
                                <a:pt x="339" y="352"/>
                              </a:lnTo>
                              <a:lnTo>
                                <a:pt x="326" y="357"/>
                              </a:lnTo>
                              <a:lnTo>
                                <a:pt x="315" y="363"/>
                              </a:lnTo>
                              <a:lnTo>
                                <a:pt x="304" y="370"/>
                              </a:lnTo>
                              <a:lnTo>
                                <a:pt x="293" y="379"/>
                              </a:lnTo>
                              <a:lnTo>
                                <a:pt x="284" y="387"/>
                              </a:lnTo>
                              <a:lnTo>
                                <a:pt x="274" y="396"/>
                              </a:lnTo>
                              <a:lnTo>
                                <a:pt x="266" y="407"/>
                              </a:lnTo>
                              <a:lnTo>
                                <a:pt x="259" y="418"/>
                              </a:lnTo>
                              <a:lnTo>
                                <a:pt x="252" y="429"/>
                              </a:lnTo>
                              <a:lnTo>
                                <a:pt x="246" y="442"/>
                              </a:lnTo>
                              <a:lnTo>
                                <a:pt x="242" y="454"/>
                              </a:lnTo>
                              <a:lnTo>
                                <a:pt x="240" y="468"/>
                              </a:lnTo>
                              <a:lnTo>
                                <a:pt x="238" y="586"/>
                              </a:lnTo>
                              <a:lnTo>
                                <a:pt x="0" y="586"/>
                              </a:lnTo>
                              <a:lnTo>
                                <a:pt x="395" y="0"/>
                              </a:lnTo>
                              <a:lnTo>
                                <a:pt x="781" y="583"/>
                              </a:lnTo>
                              <a:lnTo>
                                <a:pt x="549" y="583"/>
                              </a:lnTo>
                              <a:lnTo>
                                <a:pt x="546" y="468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635">
                          <a:solidFill>
                            <a:srgbClr val="373D4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94" o:spid="_x0000_s1026" style="position:absolute;margin-left:996.85pt;margin-top:-28.3pt;width:34pt;height:24.8pt;z-index:251663872" coordorigin="1708,956" coordsize="961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">
              <o:lock v:ext="edit" aspectratio="t"/>
              <v:shape id="Freeform 995" o:spid="_x0000_s1027" style="position:absolute;left:1708;top:956;width:961;height:720;visibility:visible;mso-wrap-style:square;v-text-anchor:top" coordsize="961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sczsUA&#10;AADcAAAADwAAAGRycy9kb3ducmV2LnhtbESP0WrCQBBF3wv9h2UKvtVdFTRNXUVbhIAUWtsPmGan&#10;STA7G7Krxr93HoS+zXDv3HtmuR58q87UxyawhcnYgCIug2u4svDzvXvOQMWE7LANTBauFGG9enxY&#10;Yu7Chb/ofEiVkhCOOVqoU+pyrWNZk8c4Dh2xaH+h95hk7SvterxIuG/11Ji59tiwNNTY0VtN5fFw&#10;8hYWn2nS4Uex/93OikVrTiZ7eT9aO3oaNq+gEg3p33y/LpzgT4VWnpEJ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WxzOxQAAANwAAAAPAAAAAAAAAAAAAAAAAJgCAABkcnMv&#10;ZG93bnJldi54bWxQSwUGAAAAAAQABAD1AAAAigMAAAAA&#10;" path="m637,614r,105l961,719,894,613r-257,1xm487,483r12,l510,484r11,3l531,491r9,4l550,499r10,7l568,512r7,8l582,527r6,9l594,545r4,9l602,564r3,11l606,584r-238,l370,575r3,-11l377,554r4,-9l386,536r7,-9l400,520r7,-8l415,506r10,-7l434,495r10,-4l454,487r11,-3l476,483r11,xm606,614r-2,11l601,635r-4,10l593,654r-6,9l580,671r-7,8l566,686r-8,7l550,698r-10,4l531,706r-11,5l510,713r-11,2l487,715r-11,l465,713r-10,-2l444,706r-10,-4l425,698r-8,-5l408,686r-7,-7l395,671r-7,-8l382,654r-4,-9l374,635r-3,-10l368,614r238,xm,719l66,614r257,l323,720,,719xm635,468r-3,-14l628,442r-5,-13l616,418r-7,-11l601,396r-10,-9l582,379r-10,-9l560,363r-11,-6l536,352r-14,-4l510,344r-14,-1l483,343r-16,l454,344r-13,4l428,352r-13,5l404,363r-11,7l382,379r-9,8l363,396r-8,11l348,418r-7,11l335,442r-4,12l329,468r-2,118l89,586,484,,870,583r-232,l635,468xe" fillcolor="black" stroked="f">
                <v:path arrowok="t" o:connecttype="custom" o:connectlocs="637,719;894,613;487,483;510,484;531,491;550,499;568,512;582,527;594,545;602,564;606,584;370,575;377,554;386,536;400,520;415,506;434,495;454,487;476,483;606,614;601,635;593,654;580,671;566,686;550,698;531,706;510,713;487,715;465,713;444,706;425,698;408,686;395,671;382,654;374,635;368,614;0,719;323,614;0,719;632,454;623,429;609,407;591,387;572,370;549,357;522,348;496,343;467,343;441,348;415,357;393,370;373,387;355,407;341,429;331,454;327,586;484,0;638,583" o:connectangles="0,0,0,0,0,0,0,0,0,0,0,0,0,0,0,0,0,0,0,0,0,0,0,0,0,0,0,0,0,0,0,0,0,0,0,0,0,0,0,0,0,0,0,0,0,0,0,0,0,0,0,0,0,0,0,0,0,0"/>
                <o:lock v:ext="edit" aspectratio="t" verticies="t"/>
              </v:shape>
              <v:shape id="Freeform 996" o:spid="_x0000_s1028" style="position:absolute;left:2345;top:1569;width:324;height:106;visibility:visible;mso-wrap-style:square;v-text-anchor:top" coordsize="324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XrPMMA&#10;AADcAAAADwAAAGRycy9kb3ducmV2LnhtbERPTWvCQBC9F/wPywi96UaJoqmriLZUvBmlpbchOybB&#10;7GzIrkn8992C0Ns83uesNr2pREuNKy0rmIwjEMSZ1SXnCi7nj9EChPPIGivLpOBBDjbrwcsKE207&#10;PlGb+lyEEHYJKii8rxMpXVaQQTe2NXHgrrYx6ANscqkb7EK4qeQ0iubSYMmhocCadgVlt/RuFMTf&#10;s+NxztH2vP85fLb3r1sXx+9KvQ777RsIT73/Fz/dBx3mT5fw90y4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XrPMMAAADcAAAADwAAAAAAAAAAAAAAAACYAgAAZHJzL2Rv&#10;d25yZXYueG1sUEsFBgAAAAAEAAQA9QAAAIgDAAAAAA==&#10;" path="m,1l,106r324,l257,,,1xe" fillcolor="black" strokecolor="#373d40" strokeweight=".05pt">
                <v:path arrowok="t" o:connecttype="custom" o:connectlocs="0,1;0,106;324,106;257,0;0,1" o:connectangles="0,0,0,0,0"/>
                <o:lock v:ext="edit" aspectratio="t"/>
              </v:shape>
              <v:shape id="Freeform 997" o:spid="_x0000_s1029" style="position:absolute;left:2076;top:1439;width:238;height:101;visibility:visible;mso-wrap-style:square;v-text-anchor:top" coordsize="238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J7KsUA&#10;AADcAAAADwAAAGRycy9kb3ducmV2LnhtbESPT2/CMAzF75P4DpGRuI10/6eOgNjQJHZAYozdrcZr&#10;OxqnSkJb+PT4MGk3W+/5vZ9ni8E1qqMQa88GbqYZKOLC25pLA/uv9+tnUDEhW2w8k4ETRVjMR1cz&#10;zK3v+ZO6XSqVhHDM0UCVUptrHYuKHMapb4lF+/HBYZI1lNoG7CXcNfo2yx61w5qlocKW3ioqDruj&#10;M/B9TL/3+BC70Ndn/7Hfvq42T4Mxk/GwfAGVaEj/5r/rtRX8O8GXZ2QC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knsqxQAAANwAAAAPAAAAAAAAAAAAAAAAAJgCAABkcnMv&#10;ZG93bnJldi54bWxQSwUGAAAAAAQABAD1AAAAigMAAAAA&#10;" path="m119,r12,l142,1r11,3l163,8r9,4l182,16r10,7l200,29r7,8l214,44r6,9l226,62r4,9l234,81r3,11l238,101,,101,2,92,5,81,9,71r4,-9l18,53r7,-9l32,37r7,-8l47,23,57,16r9,-4l76,8,86,4,97,1,108,r11,xe" fillcolor="black" strokecolor="#373d40" strokeweight=".05pt">
                <v:path arrowok="t" o:connecttype="custom" o:connectlocs="119,0;131,0;142,1;153,4;163,8;172,12;182,16;192,23;200,29;207,37;214,44;220,53;226,62;230,71;234,81;237,92;238,101;0,101;2,92;5,81;9,71;13,62;18,53;25,44;32,37;39,29;47,23;57,16;66,12;76,8;86,4;97,1;108,0;119,0" o:connectangles="0,0,0,0,0,0,0,0,0,0,0,0,0,0,0,0,0,0,0,0,0,0,0,0,0,0,0,0,0,0,0,0,0,0"/>
                <o:lock v:ext="edit" aspectratio="t"/>
              </v:shape>
              <v:shape id="Freeform 998" o:spid="_x0000_s1030" style="position:absolute;left:2076;top:1570;width:238;height:101;visibility:visible;mso-wrap-style:square;v-text-anchor:top" coordsize="238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5jucEA&#10;AADcAAAADwAAAGRycy9kb3ducmV2LnhtbERPTWsCMRC9F/wPYQrealYFqVujuELBk1CrB2/DZrrZ&#10;upmETarx3zeC4G0e73MWq2Q7caE+tI4VjEcFCOLa6ZYbBYfvz7d3ECEia+wck4IbBVgtBy8LLLW7&#10;8hdd9rEROYRDiQpMjL6UMtSGLIaR88SZ+3G9xZhh30jd4zWH205OimImLbacGwx62hiqz/s/q8D7&#10;83HdxmJyTL9YTStT7U7zpNTwNa0/QERK8Sl+uLc6z5+O4f5Mvk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OY7nBAAAA3AAAAA8AAAAAAAAAAAAAAAAAmAIAAGRycy9kb3du&#10;cmV2LnhtbFBLBQYAAAAABAAEAPUAAACGAwAAAAA=&#10;" path="m238,r-2,11l233,21r-4,10l225,40r-6,9l212,57r-7,8l198,72r-8,7l182,84r-10,4l163,92r-11,5l142,99r-11,2l119,101r-11,l97,99,87,97,76,92,66,88,57,84,49,79,40,72,33,65,27,57,20,49,14,40,10,31,6,21,3,11,,,238,e" fillcolor="black" strokecolor="#373d40" strokeweight=".05pt">
                <v:path arrowok="t" o:connecttype="custom" o:connectlocs="238,0;236,11;233,21;229,31;225,40;219,49;212,57;205,65;198,72;190,79;182,84;172,88;163,92;152,97;142,99;131,101;119,101;108,101;97,99;87,97;76,92;66,88;57,84;49,79;40,72;33,65;27,57;20,49;14,40;10,31;6,21;3,11;0,0;238,0" o:connectangles="0,0,0,0,0,0,0,0,0,0,0,0,0,0,0,0,0,0,0,0,0,0,0,0,0,0,0,0,0,0,0,0,0,0"/>
                <o:lock v:ext="edit" aspectratio="t"/>
              </v:shape>
              <v:shape id="Freeform 999" o:spid="_x0000_s1031" style="position:absolute;left:1708;top:1570;width:323;height:106;visibility:visible;mso-wrap-style:square;v-text-anchor:top" coordsize="323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TIxMUA&#10;AADcAAAADwAAAGRycy9kb3ducmV2LnhtbESPQWsCMRCF74X+hzAFb5rdFUS3RlFBKOKlanseNuPu&#10;0s1kTdI17a9vCoXeZnhv3vdmuY6mEwM531pWkE8yEMSV1S3XCi7n/XgOwgdkjZ1lUvBFHtarx4cl&#10;ltre+ZWGU6hFCmFfooImhL6U0lcNGfQT2xMn7WqdwZBWV0vt8J7CTSeLLJtJgy0nQoM97RqqPk6f&#10;JnEPi837wW/frvnt+9jH2BnOcqVGT3HzDCJQDP/mv+sXnepPC/h9Jk0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xMjExQAAANwAAAAPAAAAAAAAAAAAAAAAAJgCAABkcnMv&#10;ZG93bnJldi54bWxQSwUGAAAAAAQABAD1AAAAigMAAAAA&#10;" path="m,105l66,,323,r,106l,105e" fillcolor="black" strokecolor="#373d40" strokeweight=".05pt">
                <v:path arrowok="t" o:connecttype="custom" o:connectlocs="0,105;66,0;323,0;323,106;0,105" o:connectangles="0,0,0,0,0"/>
                <o:lock v:ext="edit" aspectratio="t"/>
              </v:shape>
              <v:shape id="Freeform 1000" o:spid="_x0000_s1032" style="position:absolute;left:1797;top:956;width:781;height:586;visibility:visible;mso-wrap-style:square;v-text-anchor:top" coordsize="781,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0HkcIA&#10;AADcAAAADwAAAGRycy9kb3ducmV2LnhtbERPS4vCMBC+C/6HMII3TVdZka6pLMqCehB8UDwOzfSx&#10;NpPSZLX7740geJuP7zmLZWdqcaPWVZYVfIwjEMSZ1RUXCs6nn9EchPPIGmvLpOCfHCyTfm+BsbZ3&#10;PtDt6AsRQtjFqKD0vomldFlJBt3YNsSBy21r0AfYFlK3eA/hppaTKJpJgxWHhhIbWpWUXY9/RsFn&#10;Sn63pzSy6fWcb1fb38vuslZqOOi+v0B46vxb/HJvdJg/ncLzmXCBT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bQeRwgAAANwAAAAPAAAAAAAAAAAAAAAAAJgCAABkcnMvZG93&#10;bnJldi54bWxQSwUGAAAAAAQABAD1AAAAhwMAAAAA&#10;" path="m546,468r-3,-14l539,442r-5,-13l527,418r-7,-11l512,396r-10,-9l493,379r-10,-9l471,363r-11,-6l447,352r-14,-4l421,344r-14,-1l394,343r-16,l365,344r-13,4l339,352r-13,5l315,363r-11,7l293,379r-9,8l274,396r-8,11l259,418r-7,11l246,442r-4,12l240,468r-2,118l,586,395,,781,583r-232,l546,468e" fillcolor="black" strokecolor="#373d40" strokeweight=".05pt">
                <v:path arrowok="t" o:connecttype="custom" o:connectlocs="546,468;543,454;539,442;534,429;527,418;520,407;512,396;502,387;493,379;483,370;471,363;460,357;447,352;433,348;421,344;407,343;394,343;378,343;365,344;352,348;339,352;326,357;315,363;304,370;293,379;284,387;274,396;266,407;259,418;252,429;246,442;242,454;240,468;238,586;0,586;395,0;781,583;549,583;546,468" o:connectangles="0,0,0,0,0,0,0,0,0,0,0,0,0,0,0,0,0,0,0,0,0,0,0,0,0,0,0,0,0,0,0,0,0,0,0,0,0,0,0"/>
                <o:lock v:ext="edit" aspectratio="t"/>
              </v:shape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1A5C0167" wp14:editId="56AE7CD2">
              <wp:simplePos x="0" y="0"/>
              <wp:positionH relativeFrom="column">
                <wp:posOffset>12926695</wp:posOffset>
              </wp:positionH>
              <wp:positionV relativeFrom="paragraph">
                <wp:posOffset>-399415</wp:posOffset>
              </wp:positionV>
              <wp:extent cx="1257300" cy="504190"/>
              <wp:effectExtent l="0" t="0" r="0" b="0"/>
              <wp:wrapNone/>
              <wp:docPr id="126" name="Text Box 9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0" cy="504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</w:pPr>
                          <w:r>
                            <w:t xml:space="preserve">АО 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  <w:r>
                            <w:t>«НИАЭП»</w:t>
                          </w:r>
                        </w:p>
                        <w:p w:rsidR="00DE6FC5" w:rsidRDefault="00DE6FC5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t>2015</w:t>
                          </w:r>
                        </w:p>
                        <w:p w:rsidR="00DE6FC5" w:rsidRPr="002C487F" w:rsidRDefault="00DE6FC5">
                          <w:pPr>
                            <w:jc w:val="center"/>
                            <w:rPr>
                              <w:sz w:val="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85" o:spid="_x0000_s1145" type="#_x0000_t202" style="position:absolute;margin-left:1017.85pt;margin-top:-31.45pt;width:99pt;height:39.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" filled="f" stroked="f">
              <v:textbox inset="0,0,0,0">
                <w:txbxContent>
                  <w:p w:rsidR="00DE6FC5" w:rsidRDefault="00DE6FC5">
                    <w:pPr>
                      <w:jc w:val="center"/>
                    </w:pPr>
                    <w:r>
                      <w:t xml:space="preserve">АО </w:t>
                    </w:r>
                    <w:r>
                      <w:rPr>
                        <w:lang w:val="en-US"/>
                      </w:rPr>
                      <w:t xml:space="preserve">  </w:t>
                    </w:r>
                    <w:r>
                      <w:t>«НИАЭП»</w:t>
                    </w:r>
                  </w:p>
                  <w:p w:rsidR="00DE6FC5" w:rsidRDefault="00DE6FC5">
                    <w:pPr>
                      <w:jc w:val="center"/>
                      <w:rPr>
                        <w:lang w:val="en-US"/>
                      </w:rPr>
                    </w:pPr>
                    <w:r>
                      <w:t>2015</w:t>
                    </w:r>
                  </w:p>
                  <w:p w:rsidR="00DE6FC5" w:rsidRPr="002C487F" w:rsidRDefault="00DE6FC5">
                    <w:pPr>
                      <w:jc w:val="center"/>
                      <w:rPr>
                        <w:sz w:val="7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EF76B29" wp14:editId="74D71328">
              <wp:simplePos x="0" y="0"/>
              <wp:positionH relativeFrom="column">
                <wp:posOffset>-449580</wp:posOffset>
              </wp:positionH>
              <wp:positionV relativeFrom="paragraph">
                <wp:posOffset>-2035175</wp:posOffset>
              </wp:positionV>
              <wp:extent cx="431800" cy="0"/>
              <wp:effectExtent l="0" t="0" r="0" b="0"/>
              <wp:wrapNone/>
              <wp:docPr id="125" name="Line 5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0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4pt,-160.25pt" to="-1.4pt,-1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" strokeweight="1.7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A06CAC2" wp14:editId="719D5D99">
              <wp:simplePos x="0" y="0"/>
              <wp:positionH relativeFrom="column">
                <wp:posOffset>-442595</wp:posOffset>
              </wp:positionH>
              <wp:positionV relativeFrom="paragraph">
                <wp:posOffset>-810895</wp:posOffset>
              </wp:positionV>
              <wp:extent cx="431800" cy="0"/>
              <wp:effectExtent l="0" t="0" r="0" b="0"/>
              <wp:wrapNone/>
              <wp:docPr id="124" name="Line 5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0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.85pt,-63.85pt" to="-.85pt,-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" strokeweight="1.7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D1CB0CA" wp14:editId="10B7191E">
              <wp:simplePos x="0" y="0"/>
              <wp:positionH relativeFrom="column">
                <wp:posOffset>-439420</wp:posOffset>
              </wp:positionH>
              <wp:positionV relativeFrom="paragraph">
                <wp:posOffset>-2871470</wp:posOffset>
              </wp:positionV>
              <wp:extent cx="179705" cy="771525"/>
              <wp:effectExtent l="0" t="0" r="0" b="0"/>
              <wp:wrapNone/>
              <wp:docPr id="123" name="Text Box 5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71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Взам.инв.№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00" o:spid="_x0000_s1146" type="#_x0000_t202" style="position:absolute;margin-left:-34.6pt;margin-top:-226.1pt;width:14.15pt;height:60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" filled="f" stroked="f" strokeweight="1.25pt">
              <v:textbox style="layout-flow:vertical;mso-layout-flow-alt:bottom-to-top" inset="0,0,0,0">
                <w:txbxContent>
                  <w:p w:rsidR="00DE6FC5" w:rsidRDefault="00DE6FC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Взам.инв.№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B4B3E4E" wp14:editId="70A22F31">
              <wp:simplePos x="0" y="0"/>
              <wp:positionH relativeFrom="column">
                <wp:posOffset>-447040</wp:posOffset>
              </wp:positionH>
              <wp:positionV relativeFrom="paragraph">
                <wp:posOffset>-1957070</wp:posOffset>
              </wp:positionV>
              <wp:extent cx="179705" cy="1049655"/>
              <wp:effectExtent l="0" t="0" r="0" b="0"/>
              <wp:wrapNone/>
              <wp:docPr id="122" name="Text Box 4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049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99" o:spid="_x0000_s1147" type="#_x0000_t202" style="position:absolute;margin-left:-35.2pt;margin-top:-154.1pt;width:14.15pt;height:82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" filled="f" stroked="f" strokeweight="1.25pt">
              <v:textbox style="layout-flow:vertical;mso-layout-flow-alt:bottom-to-top" inset="0,0,0,0">
                <w:txbxContent>
                  <w:p w:rsidR="00DE6FC5" w:rsidRDefault="00DE6FC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Подпись и 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8F96A7B" wp14:editId="3376B7F1">
              <wp:simplePos x="0" y="0"/>
              <wp:positionH relativeFrom="page">
                <wp:posOffset>465455</wp:posOffset>
              </wp:positionH>
              <wp:positionV relativeFrom="page">
                <wp:posOffset>7261860</wp:posOffset>
              </wp:positionV>
              <wp:extent cx="635" cy="2983865"/>
              <wp:effectExtent l="0" t="0" r="0" b="0"/>
              <wp:wrapNone/>
              <wp:docPr id="121" name="Line 4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98386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9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.65pt,571.8pt" to="36.7pt,80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" strokeweight="1.75pt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C7B686C" wp14:editId="5561E933">
              <wp:simplePos x="0" y="0"/>
              <wp:positionH relativeFrom="page">
                <wp:posOffset>295910</wp:posOffset>
              </wp:positionH>
              <wp:positionV relativeFrom="page">
                <wp:posOffset>7263765</wp:posOffset>
              </wp:positionV>
              <wp:extent cx="431800" cy="2984500"/>
              <wp:effectExtent l="0" t="0" r="0" b="0"/>
              <wp:wrapNone/>
              <wp:docPr id="120" name="Rectangle 4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800" cy="2984500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96" o:spid="_x0000_s1026" style="position:absolute;margin-left:23.3pt;margin-top:571.95pt;width:34pt;height:2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" filled="f" strokeweight="1.75pt">
              <w10:wrap anchorx="page" anchory="page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83C2E02" wp14:editId="27BDCC75">
              <wp:simplePos x="0" y="0"/>
              <wp:positionH relativeFrom="page">
                <wp:posOffset>8303260</wp:posOffset>
              </wp:positionH>
              <wp:positionV relativeFrom="page">
                <wp:posOffset>9384030</wp:posOffset>
              </wp:positionV>
              <wp:extent cx="2341245" cy="635"/>
              <wp:effectExtent l="0" t="0" r="0" b="0"/>
              <wp:wrapNone/>
              <wp:docPr id="119" name="Line 3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124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2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3.8pt,738.9pt" to="838.15pt,7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7597427" wp14:editId="7DC9D93A">
              <wp:simplePos x="0" y="0"/>
              <wp:positionH relativeFrom="column">
                <wp:posOffset>9063990</wp:posOffset>
              </wp:positionH>
              <wp:positionV relativeFrom="paragraph">
                <wp:posOffset>-84455</wp:posOffset>
              </wp:positionV>
              <wp:extent cx="424180" cy="186055"/>
              <wp:effectExtent l="0" t="0" r="0" b="0"/>
              <wp:wrapNone/>
              <wp:docPr id="118" name="Text Box 1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8" o:spid="_x0000_s1148" type="#_x0000_t202" style="position:absolute;margin-left:713.7pt;margin-top:-6.65pt;width:33.4pt;height:14.6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439F76D6" wp14:editId="579ED7D1">
              <wp:simplePos x="0" y="0"/>
              <wp:positionH relativeFrom="column">
                <wp:posOffset>9054465</wp:posOffset>
              </wp:positionH>
              <wp:positionV relativeFrom="paragraph">
                <wp:posOffset>-260985</wp:posOffset>
              </wp:positionV>
              <wp:extent cx="433705" cy="186055"/>
              <wp:effectExtent l="0" t="0" r="0" b="0"/>
              <wp:wrapNone/>
              <wp:docPr id="117" name="Text Box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3705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7" o:spid="_x0000_s1149" type="#_x0000_t202" style="position:absolute;margin-left:712.95pt;margin-top:-20.55pt;width:34.15pt;height:14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03CA523C" wp14:editId="03C16B18">
              <wp:simplePos x="0" y="0"/>
              <wp:positionH relativeFrom="column">
                <wp:posOffset>9063990</wp:posOffset>
              </wp:positionH>
              <wp:positionV relativeFrom="paragraph">
                <wp:posOffset>-437515</wp:posOffset>
              </wp:positionV>
              <wp:extent cx="424180" cy="186055"/>
              <wp:effectExtent l="0" t="0" r="0" b="0"/>
              <wp:wrapNone/>
              <wp:docPr id="116" name="Text Box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6" o:spid="_x0000_s1150" type="#_x0000_t202" style="position:absolute;margin-left:713.7pt;margin-top:-34.45pt;width:33.4pt;height:14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2E361A0A" wp14:editId="6C91AC73">
              <wp:simplePos x="0" y="0"/>
              <wp:positionH relativeFrom="column">
                <wp:posOffset>9063990</wp:posOffset>
              </wp:positionH>
              <wp:positionV relativeFrom="paragraph">
                <wp:posOffset>-614045</wp:posOffset>
              </wp:positionV>
              <wp:extent cx="424180" cy="186055"/>
              <wp:effectExtent l="0" t="0" r="0" b="0"/>
              <wp:wrapNone/>
              <wp:docPr id="115" name="Text Box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5" o:spid="_x0000_s1151" type="#_x0000_t202" style="position:absolute;margin-left:713.7pt;margin-top:-48.35pt;width:33.4pt;height:14.6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2B91A82C" wp14:editId="0DED6526">
              <wp:simplePos x="0" y="0"/>
              <wp:positionH relativeFrom="column">
                <wp:posOffset>9073515</wp:posOffset>
              </wp:positionH>
              <wp:positionV relativeFrom="paragraph">
                <wp:posOffset>-799465</wp:posOffset>
              </wp:positionV>
              <wp:extent cx="414655" cy="185420"/>
              <wp:effectExtent l="0" t="0" r="0" b="0"/>
              <wp:wrapNone/>
              <wp:docPr id="114" name="Text Box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4" o:spid="_x0000_s1152" type="#_x0000_t202" style="position:absolute;margin-left:714.45pt;margin-top:-62.95pt;width:32.65pt;height:14.6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674E0904" wp14:editId="37BCD0B8">
              <wp:simplePos x="0" y="0"/>
              <wp:positionH relativeFrom="column">
                <wp:posOffset>9063990</wp:posOffset>
              </wp:positionH>
              <wp:positionV relativeFrom="paragraph">
                <wp:posOffset>-957580</wp:posOffset>
              </wp:positionV>
              <wp:extent cx="424180" cy="186055"/>
              <wp:effectExtent l="0" t="0" r="0" b="0"/>
              <wp:wrapNone/>
              <wp:docPr id="113" name="Text Box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3" o:spid="_x0000_s1153" type="#_x0000_t202" style="position:absolute;margin-left:713.7pt;margin-top:-75.4pt;width:33.4pt;height:14.6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619FFCC2" wp14:editId="51B0771E">
              <wp:simplePos x="0" y="0"/>
              <wp:positionH relativeFrom="column">
                <wp:posOffset>8357870</wp:posOffset>
              </wp:positionH>
              <wp:positionV relativeFrom="paragraph">
                <wp:posOffset>-251460</wp:posOffset>
              </wp:positionV>
              <wp:extent cx="800100" cy="222885"/>
              <wp:effectExtent l="0" t="0" r="0" b="0"/>
              <wp:wrapNone/>
              <wp:docPr id="112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01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5" o:spid="_x0000_s1154" type="#_x0000_t202" style="position:absolute;margin-left:658.1pt;margin-top:-19.8pt;width:63pt;height:17.5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NBOswIAALU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79D68F2A" wp14:editId="373F3339">
              <wp:simplePos x="0" y="0"/>
              <wp:positionH relativeFrom="column">
                <wp:posOffset>8365490</wp:posOffset>
              </wp:positionH>
              <wp:positionV relativeFrom="paragraph">
                <wp:posOffset>-90170</wp:posOffset>
              </wp:positionV>
              <wp:extent cx="800100" cy="222885"/>
              <wp:effectExtent l="0" t="0" r="0" b="0"/>
              <wp:wrapNone/>
              <wp:docPr id="111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01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2" o:spid="_x0000_s1155" type="#_x0000_t202" style="position:absolute;margin-left:658.7pt;margin-top:-7.1pt;width:63pt;height:17.5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0E9CDA04" wp14:editId="326489CB">
              <wp:simplePos x="0" y="0"/>
              <wp:positionH relativeFrom="column">
                <wp:posOffset>8357870</wp:posOffset>
              </wp:positionH>
              <wp:positionV relativeFrom="paragraph">
                <wp:posOffset>-419100</wp:posOffset>
              </wp:positionV>
              <wp:extent cx="800100" cy="222885"/>
              <wp:effectExtent l="0" t="0" r="0" b="0"/>
              <wp:wrapNone/>
              <wp:docPr id="110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01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6" o:spid="_x0000_s1156" type="#_x0000_t202" style="position:absolute;margin-left:658.1pt;margin-top:-33pt;width:63pt;height:17.5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4416" behindDoc="0" locked="0" layoutInCell="1" allowOverlap="1" wp14:anchorId="74C29D94" wp14:editId="692426B5">
              <wp:simplePos x="0" y="0"/>
              <wp:positionH relativeFrom="column">
                <wp:posOffset>8365490</wp:posOffset>
              </wp:positionH>
              <wp:positionV relativeFrom="paragraph">
                <wp:posOffset>-771525</wp:posOffset>
              </wp:positionV>
              <wp:extent cx="800100" cy="222885"/>
              <wp:effectExtent l="0" t="0" r="0" b="0"/>
              <wp:wrapNone/>
              <wp:docPr id="10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01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Овсов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8" o:spid="_x0000_s1157" type="#_x0000_t202" style="position:absolute;margin-left:658.7pt;margin-top:-60.75pt;width:63pt;height:17.5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Овсов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3392" behindDoc="0" locked="0" layoutInCell="1" allowOverlap="1" wp14:anchorId="2AEDD5FB" wp14:editId="0136CB10">
              <wp:simplePos x="0" y="0"/>
              <wp:positionH relativeFrom="column">
                <wp:posOffset>8365490</wp:posOffset>
              </wp:positionH>
              <wp:positionV relativeFrom="paragraph">
                <wp:posOffset>-957580</wp:posOffset>
              </wp:positionV>
              <wp:extent cx="800100" cy="222885"/>
              <wp:effectExtent l="0" t="0" r="0" b="0"/>
              <wp:wrapNone/>
              <wp:docPr id="107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01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Воробьев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0" o:spid="_x0000_s1158" type="#_x0000_t202" style="position:absolute;margin-left:658.7pt;margin-top:-75.4pt;width:63pt;height:17.5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SssgIAALU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Воробьев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1344" behindDoc="0" locked="0" layoutInCell="1" allowOverlap="1" wp14:anchorId="2E18E63A" wp14:editId="0C450881">
              <wp:simplePos x="0" y="0"/>
              <wp:positionH relativeFrom="column">
                <wp:posOffset>7621270</wp:posOffset>
              </wp:positionH>
              <wp:positionV relativeFrom="paragraph">
                <wp:posOffset>-586105</wp:posOffset>
              </wp:positionV>
              <wp:extent cx="571500" cy="222885"/>
              <wp:effectExtent l="0" t="0" r="0" b="0"/>
              <wp:wrapNone/>
              <wp:docPr id="105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Н.контр.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" o:spid="_x0000_s1159" type="#_x0000_t202" style="position:absolute;margin-left:600.1pt;margin-top:-46.15pt;width:45pt;height:17.5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Н.контр.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9296" behindDoc="0" locked="0" layoutInCell="1" allowOverlap="1" wp14:anchorId="2FD9E6EE" wp14:editId="557D0D81">
              <wp:simplePos x="0" y="0"/>
              <wp:positionH relativeFrom="page">
                <wp:posOffset>13236575</wp:posOffset>
              </wp:positionH>
              <wp:positionV relativeFrom="page">
                <wp:posOffset>9730740</wp:posOffset>
              </wp:positionV>
              <wp:extent cx="1727835" cy="1270"/>
              <wp:effectExtent l="0" t="0" r="0" b="0"/>
              <wp:wrapNone/>
              <wp:docPr id="103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27835" cy="127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9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042.25pt,766.2pt" to="1178.3pt,7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" strokeweight="1.7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8272" behindDoc="0" locked="0" layoutInCell="1" allowOverlap="1" wp14:anchorId="397BEDEC" wp14:editId="62634B54">
              <wp:simplePos x="0" y="0"/>
              <wp:positionH relativeFrom="page">
                <wp:posOffset>8307705</wp:posOffset>
              </wp:positionH>
              <wp:positionV relativeFrom="page">
                <wp:posOffset>9739630</wp:posOffset>
              </wp:positionV>
              <wp:extent cx="2340610" cy="635"/>
              <wp:effectExtent l="0" t="0" r="0" b="0"/>
              <wp:wrapNone/>
              <wp:docPr id="102" name="Line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061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1" o:spid="_x0000_s1026" style="position:absolute;z-index:2516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4.15pt,766.9pt" to="838.45pt,7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7248" behindDoc="0" locked="0" layoutInCell="1" allowOverlap="1" wp14:anchorId="164DB221" wp14:editId="3DB762F2">
              <wp:simplePos x="0" y="0"/>
              <wp:positionH relativeFrom="page">
                <wp:posOffset>13394055</wp:posOffset>
              </wp:positionH>
              <wp:positionV relativeFrom="page">
                <wp:posOffset>9559290</wp:posOffset>
              </wp:positionV>
              <wp:extent cx="274955" cy="178435"/>
              <wp:effectExtent l="0" t="0" r="0" b="0"/>
              <wp:wrapNone/>
              <wp:docPr id="101" name="Rectangl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78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DOCVARIABLE  RAZR_STAD  \* MERGEFORMAT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P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5" o:spid="_x0000_s1160" style="position:absolute;margin-left:1054.65pt;margin-top:752.7pt;width:21.65pt;height:14.05pt;z-index:25163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 xml:space="preserve"> DOCVARIABLE  RAZR_STAD  \* MERGEFORMAT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>
                      <w:rPr>
                        <w:sz w:val="20"/>
                      </w:rPr>
                      <w:t>P</w:t>
                    </w:r>
                    <w:r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6224" behindDoc="0" locked="0" layoutInCell="1" allowOverlap="1" wp14:anchorId="3F5BB847" wp14:editId="3CB957E1">
              <wp:simplePos x="0" y="0"/>
              <wp:positionH relativeFrom="page">
                <wp:posOffset>13954125</wp:posOffset>
              </wp:positionH>
              <wp:positionV relativeFrom="page">
                <wp:posOffset>9573895</wp:posOffset>
              </wp:positionV>
              <wp:extent cx="366395" cy="179070"/>
              <wp:effectExtent l="0" t="0" r="0" b="0"/>
              <wp:wrapNone/>
              <wp:docPr id="100" name="Rectangle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639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  <w:rPr>
                              <w:sz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  <w:lang w:val="en-US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4" o:spid="_x0000_s1161" style="position:absolute;margin-left:1098.75pt;margin-top:753.85pt;width:28.85pt;height:14.1pt;z-index: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" filled="f" stroked="f" strokeweight="1.25pt">
              <v:textbox inset="0,0,0,0">
                <w:txbxContent>
                  <w:p w:rsidR="00DE6FC5" w:rsidRDefault="00DE6FC5">
                    <w:pPr>
                      <w:jc w:val="center"/>
                      <w:rPr>
                        <w:sz w:val="20"/>
                        <w:lang w:val="en-US"/>
                      </w:rPr>
                    </w:pPr>
                    <w:r>
                      <w:rPr>
                        <w:sz w:val="20"/>
                        <w:lang w:val="en-US"/>
                      </w:rPr>
                      <w:t>3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5200" behindDoc="0" locked="0" layoutInCell="1" allowOverlap="1" wp14:anchorId="2D6D35A5" wp14:editId="51AFCBCA">
              <wp:simplePos x="0" y="0"/>
              <wp:positionH relativeFrom="page">
                <wp:posOffset>13346430</wp:posOffset>
              </wp:positionH>
              <wp:positionV relativeFrom="page">
                <wp:posOffset>9389745</wp:posOffset>
              </wp:positionV>
              <wp:extent cx="457835" cy="179070"/>
              <wp:effectExtent l="0" t="0" r="0" b="0"/>
              <wp:wrapNone/>
              <wp:docPr id="99" name="Rectangle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8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E6FC5" w:rsidRDefault="00DE6FC5">
                          <w:r>
                            <w:rPr>
                              <w:sz w:val="18"/>
                            </w:rPr>
                            <w:t>Стадия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1" o:spid="_x0000_s1162" style="position:absolute;margin-left:1050.9pt;margin-top:739.35pt;width:36.05pt;height:14.1pt;z-index:25163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" filled="f" stroked="f" strokeweight="1.25pt">
              <v:textbox inset="0,0,0,0">
                <w:txbxContent>
                  <w:p w:rsidR="00DE6FC5" w:rsidRDefault="00DE6FC5">
                    <w:r>
                      <w:rPr>
                        <w:sz w:val="18"/>
                      </w:rPr>
                      <w:t>Стадия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4176" behindDoc="0" locked="0" layoutInCell="1" allowOverlap="1" wp14:anchorId="6029DDD8" wp14:editId="4130A307">
              <wp:simplePos x="0" y="0"/>
              <wp:positionH relativeFrom="page">
                <wp:posOffset>13910310</wp:posOffset>
              </wp:positionH>
              <wp:positionV relativeFrom="page">
                <wp:posOffset>9395460</wp:posOffset>
              </wp:positionV>
              <wp:extent cx="457835" cy="179070"/>
              <wp:effectExtent l="0" t="0" r="0" b="0"/>
              <wp:wrapNone/>
              <wp:docPr id="98" name="Rectangle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8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</w:pPr>
                          <w:r>
                            <w:rPr>
                              <w:sz w:val="18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2" o:spid="_x0000_s1163" style="position:absolute;margin-left:1095.3pt;margin-top:739.8pt;width:36.05pt;height:14.1pt;z-index:25163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" filled="f" stroked="f" strokeweight="1.25pt">
              <v:textbox inset="0,0,0,0">
                <w:txbxContent>
                  <w:p w:rsidR="00DE6FC5" w:rsidRDefault="00DE6FC5">
                    <w:pPr>
                      <w:jc w:val="center"/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3152" behindDoc="0" locked="0" layoutInCell="1" allowOverlap="1" wp14:anchorId="01EB0B2E" wp14:editId="311889B3">
              <wp:simplePos x="0" y="0"/>
              <wp:positionH relativeFrom="page">
                <wp:posOffset>14478000</wp:posOffset>
              </wp:positionH>
              <wp:positionV relativeFrom="page">
                <wp:posOffset>9399270</wp:posOffset>
              </wp:positionV>
              <wp:extent cx="457835" cy="179070"/>
              <wp:effectExtent l="0" t="0" r="0" b="0"/>
              <wp:wrapNone/>
              <wp:docPr id="97" name="Rectangl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8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jc w:val="center"/>
                          </w:pPr>
                          <w:r>
                            <w:rPr>
                              <w:sz w:val="18"/>
                            </w:rPr>
                            <w:t>Листов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3" o:spid="_x0000_s1164" style="position:absolute;margin-left:1140pt;margin-top:740.1pt;width:36.05pt;height:14.1pt;z-index:25163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" filled="f" stroked="f" strokeweight="1.25pt">
              <v:textbox inset="0,0,0,0">
                <w:txbxContent>
                  <w:p w:rsidR="00DE6FC5" w:rsidRDefault="00DE6FC5">
                    <w:pPr>
                      <w:jc w:val="center"/>
                    </w:pPr>
                    <w:r>
                      <w:rPr>
                        <w:sz w:val="18"/>
                      </w:rPr>
                      <w:t>Листов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2128" behindDoc="0" locked="0" layoutInCell="1" allowOverlap="1" wp14:anchorId="15677565" wp14:editId="3D0F543F">
              <wp:simplePos x="0" y="0"/>
              <wp:positionH relativeFrom="page">
                <wp:posOffset>9734550</wp:posOffset>
              </wp:positionH>
              <wp:positionV relativeFrom="paragraph">
                <wp:posOffset>-1321435</wp:posOffset>
              </wp:positionV>
              <wp:extent cx="635" cy="1403985"/>
              <wp:effectExtent l="0" t="0" r="0" b="0"/>
              <wp:wrapNone/>
              <wp:docPr id="96" name="Line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40398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1" o:spid="_x0000_s1026" style="position:absolute;z-index:25163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66.5pt,-104.05pt" to="766.5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" strokeweight="1.75pt">
              <w10:wrap anchorx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1104" behindDoc="0" locked="0" layoutInCell="1" allowOverlap="1" wp14:anchorId="101FC357" wp14:editId="2D959AE7">
              <wp:simplePos x="0" y="0"/>
              <wp:positionH relativeFrom="page">
                <wp:posOffset>10293350</wp:posOffset>
              </wp:positionH>
              <wp:positionV relativeFrom="page">
                <wp:posOffset>8859520</wp:posOffset>
              </wp:positionV>
              <wp:extent cx="635" cy="1403985"/>
              <wp:effectExtent l="0" t="0" r="0" b="0"/>
              <wp:wrapNone/>
              <wp:docPr id="95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40398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8" o:spid="_x0000_s1026" style="position:absolute;z-index:25163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10.5pt,697.6pt" to="810.55pt,8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" strokeweight="1.7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5F644F88" wp14:editId="264BF66A">
              <wp:simplePos x="0" y="0"/>
              <wp:positionH relativeFrom="page">
                <wp:posOffset>13822680</wp:posOffset>
              </wp:positionH>
              <wp:positionV relativeFrom="page">
                <wp:posOffset>9386570</wp:posOffset>
              </wp:positionV>
              <wp:extent cx="635" cy="344170"/>
              <wp:effectExtent l="0" t="0" r="0" b="0"/>
              <wp:wrapNone/>
              <wp:docPr id="94" name="Lin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4417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9" o:spid="_x0000_s1026" style="position:absolute;z-index:25163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088.4pt,739.1pt" to="1088.45pt,76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" strokeweight="1.7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9056" behindDoc="0" locked="0" layoutInCell="1" allowOverlap="1" wp14:anchorId="4B390A76" wp14:editId="6653356B">
              <wp:simplePos x="0" y="0"/>
              <wp:positionH relativeFrom="page">
                <wp:posOffset>13235940</wp:posOffset>
              </wp:positionH>
              <wp:positionV relativeFrom="page">
                <wp:posOffset>9377680</wp:posOffset>
              </wp:positionV>
              <wp:extent cx="635" cy="884555"/>
              <wp:effectExtent l="0" t="0" r="0" b="0"/>
              <wp:wrapNone/>
              <wp:docPr id="93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88455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9" o:spid="_x0000_s1026" style="position:absolute;z-index:25162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042.2pt,738.4pt" to="1042.25pt,8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" strokeweight="1.7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8032" behindDoc="0" locked="0" layoutInCell="1" allowOverlap="1" wp14:anchorId="213540EF" wp14:editId="1308DC5B">
              <wp:simplePos x="0" y="0"/>
              <wp:positionH relativeFrom="page">
                <wp:posOffset>9018270</wp:posOffset>
              </wp:positionH>
              <wp:positionV relativeFrom="page">
                <wp:posOffset>8861425</wp:posOffset>
              </wp:positionV>
              <wp:extent cx="635" cy="1403985"/>
              <wp:effectExtent l="0" t="0" r="0" b="0"/>
              <wp:wrapNone/>
              <wp:docPr id="92" name="Line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40398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7" o:spid="_x0000_s1026" style="position:absolute;z-index:25162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0.1pt,697.75pt" to="710.15pt,80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" strokeweight="1.7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7008" behindDoc="0" locked="0" layoutInCell="1" allowOverlap="1" wp14:anchorId="55FA4621" wp14:editId="7D614D3B">
              <wp:simplePos x="0" y="0"/>
              <wp:positionH relativeFrom="page">
                <wp:posOffset>10648950</wp:posOffset>
              </wp:positionH>
              <wp:positionV relativeFrom="page">
                <wp:posOffset>8861425</wp:posOffset>
              </wp:positionV>
              <wp:extent cx="635" cy="1403985"/>
              <wp:effectExtent l="0" t="0" r="0" b="0"/>
              <wp:wrapNone/>
              <wp:docPr id="91" name="Lin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40398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2" o:spid="_x0000_s1026" style="position:absolute;z-index:25162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38.5pt,697.75pt" to="838.55pt,80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" strokeweight="1.7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5984" behindDoc="0" locked="0" layoutInCell="1" allowOverlap="1" wp14:anchorId="18DCCA32" wp14:editId="69459A15">
              <wp:simplePos x="0" y="0"/>
              <wp:positionH relativeFrom="page">
                <wp:posOffset>8307705</wp:posOffset>
              </wp:positionH>
              <wp:positionV relativeFrom="page">
                <wp:posOffset>9027160</wp:posOffset>
              </wp:positionV>
              <wp:extent cx="2340610" cy="635"/>
              <wp:effectExtent l="0" t="0" r="0" b="0"/>
              <wp:wrapNone/>
              <wp:docPr id="90" name="Lin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061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4" o:spid="_x0000_s1026" style="position:absolute;z-index:25162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4.15pt,710.8pt" to="838.45pt,7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2E350121" wp14:editId="42791F3D">
              <wp:simplePos x="0" y="0"/>
              <wp:positionH relativeFrom="page">
                <wp:posOffset>10638155</wp:posOffset>
              </wp:positionH>
              <wp:positionV relativeFrom="page">
                <wp:posOffset>9382125</wp:posOffset>
              </wp:positionV>
              <wp:extent cx="4319905" cy="6350"/>
              <wp:effectExtent l="0" t="0" r="0" b="0"/>
              <wp:wrapNone/>
              <wp:docPr id="89" name="Lin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3" o:spid="_x0000_s1026" style="position:absolute;z-index:25162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37.65pt,738.75pt" to="1177.8pt,7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" strokeweight="1.7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3936" behindDoc="0" locked="0" layoutInCell="1" allowOverlap="1" wp14:anchorId="3BB02F3E" wp14:editId="71112D52">
              <wp:simplePos x="0" y="0"/>
              <wp:positionH relativeFrom="page">
                <wp:posOffset>8305165</wp:posOffset>
              </wp:positionH>
              <wp:positionV relativeFrom="page">
                <wp:posOffset>9208770</wp:posOffset>
              </wp:positionV>
              <wp:extent cx="2341245" cy="635"/>
              <wp:effectExtent l="0" t="0" r="0" b="0"/>
              <wp:wrapNone/>
              <wp:docPr id="88" name="Lin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124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2" o:spid="_x0000_s1026" style="position:absolute;z-index:2516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3.95pt,725.1pt" to="838.3pt,7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2912" behindDoc="0" locked="0" layoutInCell="1" allowOverlap="1" wp14:anchorId="3B048DCA" wp14:editId="38C0408C">
              <wp:simplePos x="0" y="0"/>
              <wp:positionH relativeFrom="page">
                <wp:posOffset>8312785</wp:posOffset>
              </wp:positionH>
              <wp:positionV relativeFrom="page">
                <wp:posOffset>9556115</wp:posOffset>
              </wp:positionV>
              <wp:extent cx="2340610" cy="635"/>
              <wp:effectExtent l="0" t="0" r="0" b="0"/>
              <wp:wrapNone/>
              <wp:docPr id="87" name="Lin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061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6" o:spid="_x0000_s1026" style="position:absolute;z-index:2516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4.55pt,752.45pt" to="838.85pt,7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1888" behindDoc="0" locked="0" layoutInCell="1" allowOverlap="1" wp14:anchorId="4278FD3F" wp14:editId="3698312E">
              <wp:simplePos x="0" y="0"/>
              <wp:positionH relativeFrom="page">
                <wp:posOffset>13235940</wp:posOffset>
              </wp:positionH>
              <wp:positionV relativeFrom="paragraph">
                <wp:posOffset>-626110</wp:posOffset>
              </wp:positionV>
              <wp:extent cx="1727835" cy="1270"/>
              <wp:effectExtent l="0" t="0" r="0" b="0"/>
              <wp:wrapNone/>
              <wp:docPr id="86" name="Line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27835" cy="127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0" o:spid="_x0000_s1026" style="position:absolute;z-index: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42.2pt,-49.3pt" to="1178.25pt,-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" strokeweight="1.75pt">
              <w10:wrap anchorx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0864" behindDoc="0" locked="0" layoutInCell="1" allowOverlap="1" wp14:anchorId="07A37CA5" wp14:editId="25F16BA2">
              <wp:simplePos x="0" y="0"/>
              <wp:positionH relativeFrom="page">
                <wp:posOffset>8301990</wp:posOffset>
              </wp:positionH>
              <wp:positionV relativeFrom="page">
                <wp:posOffset>9912350</wp:posOffset>
              </wp:positionV>
              <wp:extent cx="2340610" cy="635"/>
              <wp:effectExtent l="0" t="0" r="0" b="0"/>
              <wp:wrapNone/>
              <wp:docPr id="85" name="Lin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061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7" o:spid="_x0000_s1026" style="position:absolute;z-index:25162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3.7pt,780.5pt" to="838pt,7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19840" behindDoc="0" locked="0" layoutInCell="1" allowOverlap="1" wp14:anchorId="39BAE757" wp14:editId="5249C501">
              <wp:simplePos x="0" y="0"/>
              <wp:positionH relativeFrom="page">
                <wp:posOffset>8303895</wp:posOffset>
              </wp:positionH>
              <wp:positionV relativeFrom="page">
                <wp:posOffset>10095230</wp:posOffset>
              </wp:positionV>
              <wp:extent cx="2340610" cy="635"/>
              <wp:effectExtent l="0" t="0" r="0" b="0"/>
              <wp:wrapNone/>
              <wp:docPr id="84" name="Lin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061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8" o:spid="_x0000_s1026" style="position:absolute;z-index:25161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3.85pt,794.9pt" to="838.15pt,7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18816" behindDoc="0" locked="0" layoutInCell="1" allowOverlap="1" wp14:anchorId="73178D61" wp14:editId="6997B028">
              <wp:simplePos x="0" y="0"/>
              <wp:positionH relativeFrom="page">
                <wp:posOffset>14432280</wp:posOffset>
              </wp:positionH>
              <wp:positionV relativeFrom="page">
                <wp:posOffset>9388475</wp:posOffset>
              </wp:positionV>
              <wp:extent cx="635" cy="344805"/>
              <wp:effectExtent l="0" t="0" r="0" b="0"/>
              <wp:wrapNone/>
              <wp:docPr id="83" name="Line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4480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0" o:spid="_x0000_s1026" style="position:absolute;z-index:25161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136.4pt,739.25pt" to="1136.45pt,7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" strokeweight="1.7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17792" behindDoc="0" locked="0" layoutInCell="1" allowOverlap="1" wp14:anchorId="7B4DDA5A" wp14:editId="74BE9724">
              <wp:simplePos x="0" y="0"/>
              <wp:positionH relativeFrom="page">
                <wp:posOffset>8298180</wp:posOffset>
              </wp:positionH>
              <wp:positionV relativeFrom="page">
                <wp:posOffset>8849995</wp:posOffset>
              </wp:positionV>
              <wp:extent cx="635" cy="1404620"/>
              <wp:effectExtent l="0" t="0" r="0" b="0"/>
              <wp:wrapNone/>
              <wp:docPr id="82" name="Line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40462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6" o:spid="_x0000_s1026" style="position:absolute;z-index:25161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3.4pt,696.85pt" to="653.45pt,8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" strokeweight="1.7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16768" behindDoc="0" locked="0" layoutInCell="1" allowOverlap="1" wp14:anchorId="4EB9485F" wp14:editId="351A4DF0">
              <wp:simplePos x="0" y="0"/>
              <wp:positionH relativeFrom="page">
                <wp:posOffset>8297545</wp:posOffset>
              </wp:positionH>
              <wp:positionV relativeFrom="page">
                <wp:posOffset>8855710</wp:posOffset>
              </wp:positionV>
              <wp:extent cx="6659880" cy="635"/>
              <wp:effectExtent l="0" t="0" r="0" b="0"/>
              <wp:wrapNone/>
              <wp:docPr id="81" name="Lin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9880" cy="63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3" o:spid="_x0000_s1026" style="position:absolute;z-index:25161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3.35pt,697.3pt" to="1177.75pt,69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" strokeweight="1.7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560448" behindDoc="0" locked="1" layoutInCell="1" allowOverlap="1" wp14:anchorId="4D2CB978" wp14:editId="47D3FCCC">
              <wp:simplePos x="0" y="0"/>
              <wp:positionH relativeFrom="column">
                <wp:posOffset>12851765</wp:posOffset>
              </wp:positionH>
              <wp:positionV relativeFrom="paragraph">
                <wp:posOffset>2186305</wp:posOffset>
              </wp:positionV>
              <wp:extent cx="4114800" cy="107950"/>
              <wp:effectExtent l="0" t="0" r="0" b="0"/>
              <wp:wrapNone/>
              <wp:docPr id="80" name="Text Box 3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1480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27" o:spid="_x0000_s1165" type="#_x0000_t202" style="position:absolute;margin-left:1011.95pt;margin-top:172.15pt;width:324pt;height:8.5pt;z-index:25156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" filled="f" stroked="f" strokeweight="1.25pt">
              <v:textbox inset="0,0,0,0">
                <w:txbxContent>
                  <w:p w:rsidR="00DE6FC5" w:rsidRDefault="00DE6FC5">
                    <w:pPr>
                      <w:rPr>
                        <w:sz w:val="20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  <w:p w:rsidR="00DE6FC5" w:rsidRDefault="00DE6FC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C5" w:rsidRDefault="00DE6FC5">
    <w:pPr>
      <w:pStyle w:val="a4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561472" behindDoc="0" locked="0" layoutInCell="1" allowOverlap="1" wp14:anchorId="0A02A741" wp14:editId="22D725FB">
              <wp:simplePos x="0" y="0"/>
              <wp:positionH relativeFrom="column">
                <wp:posOffset>12686665</wp:posOffset>
              </wp:positionH>
              <wp:positionV relativeFrom="paragraph">
                <wp:posOffset>106045</wp:posOffset>
              </wp:positionV>
              <wp:extent cx="457200" cy="114935"/>
              <wp:effectExtent l="0" t="0" r="0" b="0"/>
              <wp:wrapNone/>
              <wp:docPr id="1" name="Text Box 12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114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Pr="00F21F10" w:rsidRDefault="00DE6FC5">
                          <w:pPr>
                            <w:rPr>
                              <w:sz w:val="12"/>
                              <w:szCs w:val="12"/>
                            </w:rPr>
                          </w:pPr>
                          <w:r w:rsidRPr="00F21F10">
                            <w:rPr>
                              <w:sz w:val="12"/>
                              <w:szCs w:val="12"/>
                            </w:rPr>
                            <w:t>Формат А3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92" o:spid="_x0000_s1244" type="#_x0000_t202" style="position:absolute;margin-left:998.95pt;margin-top:8.35pt;width:36pt;height:9.05pt;z-index:25156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" filled="f" stroked="f">
              <v:textbox inset="0,0,0,0">
                <w:txbxContent>
                  <w:p w:rsidR="00DE6FC5" w:rsidRPr="00F21F10" w:rsidRDefault="00DE6FC5">
                    <w:pPr>
                      <w:rPr>
                        <w:sz w:val="12"/>
                        <w:szCs w:val="12"/>
                      </w:rPr>
                    </w:pPr>
                    <w:r w:rsidRPr="00F21F10">
                      <w:rPr>
                        <w:sz w:val="12"/>
                        <w:szCs w:val="12"/>
                      </w:rPr>
                      <w:t>Формат А3</w:t>
                    </w:r>
                  </w:p>
                </w:txbxContent>
              </v:textbox>
            </v:shape>
          </w:pict>
        </mc:Fallback>
      </mc:AlternateContent>
    </w:r>
  </w:p>
  <w:p w:rsidR="00DE6FC5" w:rsidRDefault="00DE6FC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325" w:rsidRDefault="00C67325">
      <w:r>
        <w:separator/>
      </w:r>
    </w:p>
  </w:footnote>
  <w:footnote w:type="continuationSeparator" w:id="0">
    <w:p w:rsidR="00C67325" w:rsidRDefault="00C67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C5" w:rsidRDefault="00DE6FC5">
    <w:pPr>
      <w:rPr>
        <w:sz w:val="16"/>
        <w:lang w:val="en-US"/>
      </w:rPr>
    </w:pPr>
    <w:r>
      <w:rPr>
        <w:noProof/>
        <w:sz w:val="16"/>
      </w:rPr>
      <mc:AlternateContent>
        <mc:Choice Requires="wpg">
          <w:drawing>
            <wp:anchor distT="0" distB="0" distL="114300" distR="114300" simplePos="0" relativeHeight="251562496" behindDoc="0" locked="0" layoutInCell="1" allowOverlap="1">
              <wp:simplePos x="0" y="0"/>
              <wp:positionH relativeFrom="column">
                <wp:posOffset>-444045</wp:posOffset>
              </wp:positionH>
              <wp:positionV relativeFrom="paragraph">
                <wp:posOffset>-241540</wp:posOffset>
              </wp:positionV>
              <wp:extent cx="7099300" cy="10076180"/>
              <wp:effectExtent l="0" t="0" r="25400" b="20320"/>
              <wp:wrapNone/>
              <wp:docPr id="279" name="Group 15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9300" cy="10076180"/>
                        <a:chOff x="465" y="250"/>
                        <a:chExt cx="11180" cy="16166"/>
                      </a:xfrm>
                    </wpg:grpSpPr>
                    <wps:wsp>
                      <wps:cNvPr id="280" name="Rectangle 1003"/>
                      <wps:cNvSpPr>
                        <a:spLocks noChangeArrowheads="1"/>
                      </wps:cNvSpPr>
                      <wps:spPr bwMode="auto">
                        <a:xfrm>
                          <a:off x="1157" y="250"/>
                          <a:ext cx="10488" cy="16157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1" name="Rectangle 1005"/>
                      <wps:cNvSpPr>
                        <a:spLocks noChangeArrowheads="1"/>
                      </wps:cNvSpPr>
                      <wps:spPr bwMode="auto">
                        <a:xfrm>
                          <a:off x="470" y="11597"/>
                          <a:ext cx="680" cy="4819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2" name="Line 1006"/>
                      <wps:cNvCnPr/>
                      <wps:spPr bwMode="auto">
                        <a:xfrm>
                          <a:off x="740" y="11593"/>
                          <a:ext cx="1" cy="4819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83" name="Text Box 1008"/>
                      <wps:cNvSpPr txBox="1">
                        <a:spLocks noChangeArrowheads="1"/>
                      </wps:cNvSpPr>
                      <wps:spPr bwMode="auto">
                        <a:xfrm>
                          <a:off x="490" y="13065"/>
                          <a:ext cx="283" cy="1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84" name="Text Box 1009"/>
                      <wps:cNvSpPr txBox="1">
                        <a:spLocks noChangeArrowheads="1"/>
                      </wps:cNvSpPr>
                      <wps:spPr bwMode="auto">
                        <a:xfrm>
                          <a:off x="486" y="11564"/>
                          <a:ext cx="283" cy="1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Взам.инв.№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85" name="Line 1010"/>
                      <wps:cNvCnPr/>
                      <wps:spPr bwMode="auto">
                        <a:xfrm>
                          <a:off x="466" y="14999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86" name="Line 1011"/>
                      <wps:cNvCnPr/>
                      <wps:spPr bwMode="auto">
                        <a:xfrm>
                          <a:off x="465" y="13009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87" name="Text Box 1012"/>
                      <wps:cNvSpPr txBox="1">
                        <a:spLocks noChangeArrowheads="1"/>
                      </wps:cNvSpPr>
                      <wps:spPr bwMode="auto">
                        <a:xfrm>
                          <a:off x="802" y="13454"/>
                          <a:ext cx="283" cy="1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88" name="Text Box 1014"/>
                      <wps:cNvSpPr txBox="1">
                        <a:spLocks noChangeArrowheads="1"/>
                      </wps:cNvSpPr>
                      <wps:spPr bwMode="auto">
                        <a:xfrm>
                          <a:off x="802" y="11681"/>
                          <a:ext cx="283" cy="1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89" name="Text Box 1007"/>
                      <wps:cNvSpPr txBox="1">
                        <a:spLocks noChangeArrowheads="1"/>
                      </wps:cNvSpPr>
                      <wps:spPr bwMode="auto">
                        <a:xfrm>
                          <a:off x="475" y="15014"/>
                          <a:ext cx="283" cy="1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Инв.№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90" name="Text Box 1475"/>
                      <wps:cNvSpPr txBox="1">
                        <a:spLocks noChangeArrowheads="1"/>
                      </wps:cNvSpPr>
                      <wps:spPr bwMode="auto">
                        <a:xfrm>
                          <a:off x="854" y="14920"/>
                          <a:ext cx="231" cy="14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Pr="00C1056E" w:rsidRDefault="00DE6FC5">
                            <w:pPr>
                              <w:rPr>
                                <w:sz w:val="20"/>
                              </w:rPr>
                            </w:pPr>
                            <w:r w:rsidRPr="00C1056E">
                              <w:rPr>
                                <w:sz w:val="20"/>
                              </w:rPr>
                              <w:fldChar w:fldCharType="begin"/>
                            </w:r>
                            <w:r w:rsidRPr="00C1056E">
                              <w:rPr>
                                <w:sz w:val="20"/>
                              </w:rPr>
                              <w:instrText xml:space="preserve"> DOCVARIABLE  PR_NUM_INV_OLD  \* MERGEFORMAT </w:instrText>
                            </w:r>
                            <w:r w:rsidRPr="00C1056E">
                              <w:rPr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sz w:val="20"/>
                              </w:rPr>
                              <w:t>R4.03263.2.0.14</w:t>
                            </w:r>
                            <w:r w:rsidRPr="00C1056E">
                              <w:rPr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532" o:spid="_x0000_s1026" style="position:absolute;margin-left:-34.95pt;margin-top:-19pt;width:559pt;height:793.4pt;z-index:251562496" coordorigin="465,250" coordsize="11180,16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">
              <v:rect id="Rectangle 1003" o:spid="_x0000_s1027" style="position:absolute;left:1157;top:250;width:10488;height:16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CiHMIA&#10;AADcAAAADwAAAGRycy9kb3ducmV2LnhtbERPTWvCQBC9C/0PyxS8mY2KJURXKa2iSC9NC+JtzI5J&#10;aHY2ZNeY/Hv3IPT4eN+rTW9q0VHrKssKplEMgji3uuJCwe/PbpKAcB5ZY22ZFAzkYLN+Ga0w1fbO&#10;39RlvhAhhF2KCkrvm1RKl5dk0EW2IQ7c1bYGfYBtIXWL9xBuajmL4zdpsOLQUGJDHyXlf9nNKFjk&#10;l2Nh3Pbzar70dDec9119mis1fu3flyA89f5f/HQftIJZEuaHM+EI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0KIcwgAAANwAAAAPAAAAAAAAAAAAAAAAAJgCAABkcnMvZG93&#10;bnJldi54bWxQSwUGAAAAAAQABAD1AAAAhwMAAAAA&#10;" filled="f" strokeweight="1.75pt"/>
              <v:rect id="Rectangle 1005" o:spid="_x0000_s1028" style="position:absolute;left:470;top:11597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wHh8QA&#10;AADcAAAADwAAAGRycy9kb3ducmV2LnhtbESPQYvCMBSE74L/ITzBm6ZVVqRrFHFXXMSLurDs7dk8&#10;22LzUppY6783guBxmJlvmNmiNaVoqHaFZQXxMAJBnFpdcKbg97geTEE4j6yxtEwK7uRgMe92Zpho&#10;e+M9NQefiQBhl6CC3PsqkdKlORl0Q1sRB+9sa4M+yDqTusZbgJtSjqJoIg0WHBZyrGiVU3o5XI2C&#10;j/S0zYz7/jqbnY7X9/9NU/6Nler32uUnCE+tf4df7R+tYDSN4XkmH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cB4fEAAAA3AAAAA8AAAAAAAAAAAAAAAAAmAIAAGRycy9k&#10;b3ducmV2LnhtbFBLBQYAAAAABAAEAPUAAACJAwAAAAA=&#10;" filled="f" strokeweight="1.75pt"/>
              <v:line id="Line 1006" o:spid="_x0000_s1029" style="position:absolute;visibility:visible;mso-wrap-style:square" from="740,11593" to="741,16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KT/MQAAADcAAAADwAAAGRycy9kb3ducmV2LnhtbESPQWvCQBCF70L/wzKF3symOZQQXUUK&#10;SugtWii5DdkxG5qdTbOrxv56VxA8Pt68781brifbizONvnOs4D1JQRA3TnfcKvg+bOc5CB+QNfaO&#10;ScGVPKxXL7MlFtpduKLzPrQiQtgXqMCEMBRS+saQRZ+4gTh6RzdaDFGOrdQjXiLc9jJL0w9psePY&#10;YHCgT0PN7/5k4xv15vBXm7Ksv/j/uvOhyrc/lVJvr9NmASLQFJ7Hj3SpFWR5BvcxkQB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kpP8xAAAANwAAAAPAAAAAAAAAAAA&#10;AAAAAKECAABkcnMvZG93bnJldi54bWxQSwUGAAAAAAQABAD5AAAAkgMAAAAA&#10;" strokeweight="1.75pt">
                <v:stroke startarrowwidth="narrow" startarrowlength="short" endarrowwidth="narrow" endarrowlength="short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08" o:spid="_x0000_s1030" type="#_x0000_t202" style="position:absolute;left:490;top:13065;width:283;height:19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xAzcUA&#10;AADcAAAADwAAAGRycy9kb3ducmV2LnhtbESPQWvCQBSE7wX/w/KE3upGW6ykboIIglBa0PaS2yP7&#10;zAZ338bsGuO/7xYKPQ4z8w2zLkdnxUB9aD0rmM8yEMS11y03Cr6/dk8rECEia7SeScGdApTF5GGN&#10;ufY3PtBwjI1IEA45KjAxdrmUoTbkMMx8R5y8k+8dxiT7RuoebwnurFxk2VI6bDktGOxoa6g+H69O&#10;wfaKF7u/vwyNfa8zU71Wn+1HpdTjdNy8gYg0xv/wX3uvFSxWz/B7Jh0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PEDNxQAAANwAAAAPAAAAAAAAAAAAAAAAAJgCAABkcnMv&#10;ZG93bnJldi54bWxQSwUGAAAAAAQABAD1AAAAigMAAAAA&#10;" filled="f" stroked="f" strokeweight="1.75pt">
                <v:textbox style="layout-flow:vertical;mso-layout-flow-alt:bottom-to-top" inset="0,0,0,0">
                  <w:txbxContent>
                    <w:p w:rsidR="00DE6FC5" w:rsidRDefault="00DE6FC5">
                      <w:pPr>
                        <w:jc w:val="center"/>
                      </w:pPr>
                      <w:r>
                        <w:rPr>
                          <w:sz w:val="20"/>
                        </w:rPr>
                        <w:t>Подпись и дата</w:t>
                      </w:r>
                    </w:p>
                  </w:txbxContent>
                </v:textbox>
              </v:shape>
              <v:shape id="Text Box 1009" o:spid="_x0000_s1031" type="#_x0000_t202" style="position:absolute;left:486;top:11564;width:283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XYucQA&#10;AADcAAAADwAAAGRycy9kb3ducmV2LnhtbESPQWsCMRSE7wX/Q3iCt5pVpJXVKCIIgljQ9rK3x+a5&#10;WUxe1k1c13/fFIQeh5n5hlmue2dFR22oPSuYjDMQxKXXNVcKfr5373MQISJrtJ5JwZMCrFeDtyXm&#10;2j/4RN05ViJBOOSowMTY5FKG0pDDMPYNcfIuvnUYk2wrqVt8JLizcpplH9JhzWnBYENbQ+X1fHcK&#10;tne82f1z1lX2UGam+Cy+6mOh1GjYbxYgIvXxP/xq77WC6XwGf2fS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V2LnEAAAA3AAAAA8AAAAAAAAAAAAAAAAAmAIAAGRycy9k&#10;b3ducmV2LnhtbFBLBQYAAAAABAAEAPUAAACJAwAAAAA=&#10;" filled="f" stroked="f" strokeweight="1.75pt">
                <v:textbox style="layout-flow:vertical;mso-layout-flow-alt:bottom-to-top" inset="0,0,0,0">
                  <w:txbxContent>
                    <w:p w:rsidR="00DE6FC5" w:rsidRDefault="00DE6FC5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Взам.инв.№</w:t>
                      </w:r>
                    </w:p>
                  </w:txbxContent>
                </v:textbox>
              </v:shape>
              <v:line id="Line 1010" o:spid="_x0000_s1032" style="position:absolute;visibility:visible;mso-wrap-style:square" from="466,14999" to="1146,14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N6X8YAAADcAAAADwAAAGRycy9kb3ducmV2LnhtbESPT2vCQBTE70K/w/IK3nTTgCVEVxFR&#10;FNpS/x68PbLPJDb7NmS3mvrpXaHgcZiZ3zCjSWsqcaHGlZYVvPUjEMSZ1SXnCva7RS8B4Tyyxsoy&#10;KfgjB5PxS2eEqbZX3tBl63MRIOxSVFB4X6dSuqwgg65va+LgnWxj0AfZ5FI3eA1wU8k4it6lwZLD&#10;QoE1zQrKfra/RsHXKvu0H8dkLW38Pb+dZ4ebWy6U6r620yEIT61/hv/bK60gTgbwOBOOgB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uTel/GAAAA3AAAAA8AAAAAAAAA&#10;AAAAAAAAoQIAAGRycy9kb3ducmV2LnhtbFBLBQYAAAAABAAEAPkAAACUAwAAAAA=&#10;" strokeweight="1.75pt"/>
              <v:line id="Line 1011" o:spid="_x0000_s1033" style="position:absolute;visibility:visible;mso-wrap-style:square" from="465,13009" to="1145,13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HkKMcAAADcAAAADwAAAGRycy9kb3ducmV2LnhtbESPT2vCQBTE70K/w/IKvZlNc5AQXUMJ&#10;FQVb/NN68PbIviZps29DdqvRT98tCB6HmfkNM8sH04oT9a6xrOA5ikEQl1Y3XCn4/FiMUxDOI2ts&#10;LZOCCznI5w+jGWbannlHp72vRICwy1BB7X2XSenKmgy6yHbEwfuyvUEfZF9J3eM5wE0rkzieSIMN&#10;h4UaOypqKn/2v0bB+6p8s+tjupU22bxev4vD1S0XSj09Di9TEJ4Gfw/f2iutIEkn8H8mHA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QeQoxwAAANwAAAAPAAAAAAAA&#10;AAAAAAAAAKECAABkcnMvZG93bnJldi54bWxQSwUGAAAAAAQABAD5AAAAlQMAAAAA&#10;" strokeweight="1.75pt"/>
              <v:shape id="Text Box 1012" o:spid="_x0000_s1034" type="#_x0000_t202" style="position:absolute;left:802;top:13454;width:283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dGzsQA&#10;AADcAAAADwAAAGRycy9kb3ducmV2LnhtbESPQWsCMRSE7wX/Q3iCt5pVpMpqFBEKQrGg7WVvj81z&#10;s5i8rJu4rv/eFAoeh5n5hlltemdFR22oPSuYjDMQxKXXNVcKfn8+3xcgQkTWaD2TggcF2KwHbyvM&#10;tb/zkbpTrESCcMhRgYmxyaUMpSGHYewb4uSdfeswJtlWUrd4T3Bn5TTLPqTDmtOCwYZ2hsrL6eYU&#10;7G54tfvHrKvsV5mZYl5814dCqdGw3y5BROrjK/zf3msF08Uc/s6k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HRs7EAAAA3AAAAA8AAAAAAAAAAAAAAAAAmAIAAGRycy9k&#10;b3ducmV2LnhtbFBLBQYAAAAABAAEAPUAAACJAwAAAAA=&#10;" filled="f" stroked="f" strokeweight="1.75pt">
                <v:textbox style="layout-flow:vertical;mso-layout-flow-alt:bottom-to-top" inset="0,0,0,0">
                  <w:txbxContent>
                    <w:p w:rsidR="00DE6FC5" w:rsidRDefault="00DE6FC5">
                      <w:pPr>
                        <w:jc w:val="center"/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1014" o:spid="_x0000_s1035" type="#_x0000_t202" style="position:absolute;left:802;top:11681;width:283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jSvMEA&#10;AADcAAAADwAAAGRycy9kb3ducmV2LnhtbERPy4rCMBTdC/MP4Q7MTtORQaUaRQRBkBF8bLq7NNem&#10;mNx0mljr308WgsvDeS9WvbOiozbUnhV8jzIQxKXXNVcKLuftcAYiRGSN1jMpeFKA1fJjsMBc+wcf&#10;qTvFSqQQDjkqMDE2uZShNOQwjHxDnLirbx3GBNtK6hYfKdxZOc6yiXRYc2ow2NDGUHk73Z2CzR3/&#10;7O7501V2X2ammBaH+rdQ6uuzX89BROrjW/xy77SC8SytTWfSEZ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Y0rzBAAAA3AAAAA8AAAAAAAAAAAAAAAAAmAIAAGRycy9kb3du&#10;cmV2LnhtbFBLBQYAAAAABAAEAPUAAACGAwAAAAA=&#10;" filled="f" stroked="f" strokeweight="1.75pt">
                <v:textbox style="layout-flow:vertical;mso-layout-flow-alt:bottom-to-top" inset="0,0,0,0">
                  <w:txbxContent>
                    <w:p w:rsidR="00DE6FC5" w:rsidRDefault="00DE6FC5"/>
                  </w:txbxContent>
                </v:textbox>
              </v:shape>
              <v:shape id="Text Box 1007" o:spid="_x0000_s1036" type="#_x0000_t202" style="position:absolute;left:475;top:15014;width:283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R3J8UA&#10;AADcAAAADwAAAGRycy9kb3ducmV2LnhtbESPQWvCQBSE7wX/w/KE3upGKVWjmyCCIJQWtL3k9si+&#10;ZkN338bsGuO/7xYKPQ4z8w2zLUdnxUB9aD0rmM8yEMS11y03Cj4/Dk8rECEia7SeScGdApTF5GGL&#10;ufY3PtFwjo1IEA45KjAxdrmUoTbkMMx8R5y8L987jEn2jdQ93hLcWbnIshfpsOW0YLCjvaH6+3x1&#10;CvZXvNjj/Xlo7GudmWpZvbdvlVKP03G3ARFpjP/hv/ZRK1is1vB7Jh0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1HcnxQAAANwAAAAPAAAAAAAAAAAAAAAAAJgCAABkcnMv&#10;ZG93bnJldi54bWxQSwUGAAAAAAQABAD1AAAAigMAAAAA&#10;" filled="f" stroked="f" strokeweight="1.75pt">
                <v:textbox style="layout-flow:vertical;mso-layout-flow-alt:bottom-to-top" inset="0,0,0,0">
                  <w:txbxContent>
                    <w:p w:rsidR="00DE6FC5" w:rsidRDefault="00DE6FC5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Инв.№ подл.</w:t>
                      </w:r>
                    </w:p>
                  </w:txbxContent>
                </v:textbox>
              </v:shape>
              <v:shape id="Text Box 1475" o:spid="_x0000_s1037" type="#_x0000_t202" style="position:absolute;left:854;top:14920;width:231;height:1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TXCMAA&#10;AADcAAAADwAAAGRycy9kb3ducmV2LnhtbERPy4rCMBTdD8w/hCvMbkxVLDO1UaQg40rw8QGX5tqU&#10;NjedJtr692YhuDycd74ZbSvu1PvasYLZNAFBXDpdc6Xgct59/4DwAVlj65gUPMjDZv35kWOm3cBH&#10;up9CJWII+wwVmBC6TEpfGrLop64jjtzV9RZDhH0ldY9DDLetnCdJKi3WHBsMdlQYKpvTzSo4PKQZ&#10;FnZ5KYsiPaSL/x02f61SX5NxuwIRaAxv8cu91wrmv3F+PBOP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wTXCMAAAADc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:rsidR="00DE6FC5" w:rsidRPr="00C1056E" w:rsidRDefault="00DE6FC5">
                      <w:pPr>
                        <w:rPr>
                          <w:sz w:val="20"/>
                        </w:rPr>
                      </w:pPr>
                      <w:r w:rsidRPr="00C1056E">
                        <w:rPr>
                          <w:sz w:val="20"/>
                        </w:rPr>
                        <w:fldChar w:fldCharType="begin"/>
                      </w:r>
                      <w:r w:rsidRPr="00C1056E">
                        <w:rPr>
                          <w:sz w:val="20"/>
                        </w:rPr>
                        <w:instrText xml:space="preserve"> DOCVARIABLE  PR_NUM_INV_OLD  \* MERGEFORMAT </w:instrText>
                      </w:r>
                      <w:r w:rsidRPr="00C1056E">
                        <w:rPr>
                          <w:sz w:val="20"/>
                        </w:rPr>
                        <w:fldChar w:fldCharType="separate"/>
                      </w:r>
                      <w:r>
                        <w:rPr>
                          <w:sz w:val="20"/>
                        </w:rPr>
                        <w:t>R4.03263.2.0.14</w:t>
                      </w:r>
                      <w:r w:rsidRPr="00C1056E">
                        <w:rPr>
                          <w:sz w:val="20"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DE6FC5" w:rsidRDefault="00DE6FC5">
    <w:pPr>
      <w:rPr>
        <w:sz w:val="18"/>
        <w:lang w:val="en-US"/>
      </w:rPr>
    </w:pPr>
  </w:p>
  <w:p w:rsidR="00DE6FC5" w:rsidRDefault="00DE6FC5">
    <w:pPr>
      <w:rPr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C5" w:rsidRDefault="00DE6FC5">
    <w:pPr>
      <w:rPr>
        <w:sz w:val="16"/>
        <w:lang w:val="en-US"/>
      </w:rPr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563520" behindDoc="0" locked="0" layoutInCell="1" allowOverlap="1" wp14:anchorId="408A3997" wp14:editId="11D0298E">
              <wp:simplePos x="0" y="0"/>
              <wp:positionH relativeFrom="column">
                <wp:posOffset>4002</wp:posOffset>
              </wp:positionH>
              <wp:positionV relativeFrom="paragraph">
                <wp:posOffset>-207034</wp:posOffset>
              </wp:positionV>
              <wp:extent cx="6659880" cy="10043281"/>
              <wp:effectExtent l="0" t="0" r="26670" b="15240"/>
              <wp:wrapNone/>
              <wp:docPr id="228" name="Rectangle 14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04328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423" o:spid="_x0000_s1026" style="position:absolute;margin-left:.3pt;margin-top:-16.3pt;width:524.4pt;height:790.8pt;z-index:25156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" filled="f" strokeweight="1.75pt"/>
          </w:pict>
        </mc:Fallback>
      </mc:AlternateContent>
    </w:r>
  </w:p>
  <w:p w:rsidR="00DE6FC5" w:rsidRDefault="00DE6FC5">
    <w:pPr>
      <w:rPr>
        <w:sz w:val="18"/>
        <w:lang w:val="en-US"/>
      </w:rPr>
    </w:pPr>
  </w:p>
  <w:p w:rsidR="00DE6FC5" w:rsidRDefault="00DE6FC5">
    <w:pPr>
      <w:rPr>
        <w:sz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C5" w:rsidRDefault="00DE6FC5">
    <w:pPr>
      <w:rPr>
        <w:sz w:val="18"/>
      </w:rPr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13696" behindDoc="0" locked="0" layoutInCell="1" allowOverlap="1">
              <wp:simplePos x="0" y="0"/>
              <wp:positionH relativeFrom="column">
                <wp:posOffset>-452671</wp:posOffset>
              </wp:positionH>
              <wp:positionV relativeFrom="paragraph">
                <wp:posOffset>-189781</wp:posOffset>
              </wp:positionV>
              <wp:extent cx="7114540" cy="10081895"/>
              <wp:effectExtent l="0" t="0" r="10160" b="0"/>
              <wp:wrapNone/>
              <wp:docPr id="178" name="Group 15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14540" cy="10081895"/>
                        <a:chOff x="470" y="250"/>
                        <a:chExt cx="11204" cy="16221"/>
                      </a:xfrm>
                    </wpg:grpSpPr>
                    <wps:wsp>
                      <wps:cNvPr id="179" name="Rectangle 1152"/>
                      <wps:cNvSpPr>
                        <a:spLocks noChangeArrowheads="1"/>
                      </wps:cNvSpPr>
                      <wps:spPr bwMode="auto">
                        <a:xfrm>
                          <a:off x="1155" y="250"/>
                          <a:ext cx="10488" cy="16157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0" name="Rectangle 1153"/>
                      <wps:cNvSpPr>
                        <a:spLocks noChangeArrowheads="1"/>
                      </wps:cNvSpPr>
                      <wps:spPr bwMode="auto">
                        <a:xfrm>
                          <a:off x="472" y="11590"/>
                          <a:ext cx="680" cy="4819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1" name="Line 1154"/>
                      <wps:cNvCnPr/>
                      <wps:spPr bwMode="auto">
                        <a:xfrm>
                          <a:off x="746" y="11586"/>
                          <a:ext cx="1" cy="4819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82" name="Text Box 1156"/>
                      <wps:cNvSpPr txBox="1">
                        <a:spLocks noChangeArrowheads="1"/>
                      </wps:cNvSpPr>
                      <wps:spPr bwMode="auto">
                        <a:xfrm>
                          <a:off x="474" y="12994"/>
                          <a:ext cx="283" cy="19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83" name="Text Box 1157"/>
                      <wps:cNvSpPr txBox="1">
                        <a:spLocks noChangeArrowheads="1"/>
                      </wps:cNvSpPr>
                      <wps:spPr bwMode="auto">
                        <a:xfrm>
                          <a:off x="474" y="11583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Взам.инв.№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84" name="Line 1158"/>
                      <wps:cNvCnPr/>
                      <wps:spPr bwMode="auto">
                        <a:xfrm>
                          <a:off x="481" y="14995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5" name="Line 1159"/>
                      <wps:cNvCnPr/>
                      <wps:spPr bwMode="auto">
                        <a:xfrm>
                          <a:off x="470" y="13018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6" name="Text Box 1161"/>
                      <wps:cNvSpPr txBox="1">
                        <a:spLocks noChangeArrowheads="1"/>
                      </wps:cNvSpPr>
                      <wps:spPr bwMode="auto">
                        <a:xfrm>
                          <a:off x="5022" y="15640"/>
                          <a:ext cx="5940" cy="7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/>
                          <w:p w:rsidR="00DE6FC5" w:rsidRDefault="00DE6FC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7" name="Line 1162"/>
                      <wps:cNvCnPr/>
                      <wps:spPr bwMode="auto">
                        <a:xfrm>
                          <a:off x="1162" y="15562"/>
                          <a:ext cx="10492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8" name="Text Box 1163"/>
                      <wps:cNvSpPr txBox="1">
                        <a:spLocks noChangeArrowheads="1"/>
                      </wps:cNvSpPr>
                      <wps:spPr bwMode="auto">
                        <a:xfrm>
                          <a:off x="11062" y="16024"/>
                          <a:ext cx="477" cy="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 w:rsidP="004E29C6">
                            <w:pPr>
                              <w:spacing w:before="60"/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\* MERGEFORMAT </w:instrText>
                            </w:r>
                            <w:r>
                              <w:fldChar w:fldCharType="separate"/>
                            </w:r>
                            <w:r w:rsidR="00527AAC">
                              <w:rPr>
                                <w:noProof/>
                              </w:rPr>
                              <w:t>2</w:t>
                            </w:r>
                            <w:r>
                              <w:fldChar w:fldCharType="end"/>
                            </w:r>
                          </w:p>
                          <w:p w:rsidR="00DE6FC5" w:rsidRDefault="00DE6FC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9" name="Line 1164"/>
                      <wps:cNvCnPr/>
                      <wps:spPr bwMode="auto">
                        <a:xfrm>
                          <a:off x="11075" y="1556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0" name="Line 1165"/>
                      <wps:cNvCnPr/>
                      <wps:spPr bwMode="auto">
                        <a:xfrm>
                          <a:off x="11063" y="15955"/>
                          <a:ext cx="576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1" name="Text Box 1166"/>
                      <wps:cNvSpPr txBox="1">
                        <a:spLocks noChangeArrowheads="1"/>
                      </wps:cNvSpPr>
                      <wps:spPr bwMode="auto">
                        <a:xfrm>
                          <a:off x="11017" y="15664"/>
                          <a:ext cx="657" cy="4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2" name="Line 1167"/>
                      <wps:cNvCnPr/>
                      <wps:spPr bwMode="auto">
                        <a:xfrm>
                          <a:off x="1182" y="1584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3" name="Line 1168"/>
                      <wps:cNvCnPr/>
                      <wps:spPr bwMode="auto">
                        <a:xfrm>
                          <a:off x="1162" y="1612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" name="Line 1169"/>
                      <wps:cNvCnPr/>
                      <wps:spPr bwMode="auto">
                        <a:xfrm>
                          <a:off x="4857" y="15560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5" name="Line 1170"/>
                      <wps:cNvCnPr/>
                      <wps:spPr bwMode="auto">
                        <a:xfrm>
                          <a:off x="1732" y="1555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6" name="Line 1171"/>
                      <wps:cNvCnPr/>
                      <wps:spPr bwMode="auto">
                        <a:xfrm>
                          <a:off x="2287" y="1555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7" name="Line 1172"/>
                      <wps:cNvCnPr/>
                      <wps:spPr bwMode="auto">
                        <a:xfrm>
                          <a:off x="2842" y="1555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8" name="Line 1173"/>
                      <wps:cNvCnPr/>
                      <wps:spPr bwMode="auto">
                        <a:xfrm>
                          <a:off x="3397" y="15554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9" name="Line 1174"/>
                      <wps:cNvCnPr/>
                      <wps:spPr bwMode="auto">
                        <a:xfrm>
                          <a:off x="4267" y="15564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0" name="Text Box 1181"/>
                      <wps:cNvSpPr txBox="1">
                        <a:spLocks noChangeArrowheads="1"/>
                      </wps:cNvSpPr>
                      <wps:spPr bwMode="auto">
                        <a:xfrm>
                          <a:off x="802" y="13159"/>
                          <a:ext cx="283" cy="1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01" name="Text Box 1182"/>
                      <wps:cNvSpPr txBox="1">
                        <a:spLocks noChangeArrowheads="1"/>
                      </wps:cNvSpPr>
                      <wps:spPr bwMode="auto">
                        <a:xfrm>
                          <a:off x="802" y="11704"/>
                          <a:ext cx="283" cy="1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02" name="Text Box 1183"/>
                      <wps:cNvSpPr txBox="1">
                        <a:spLocks noChangeArrowheads="1"/>
                      </wps:cNvSpPr>
                      <wps:spPr bwMode="auto">
                        <a:xfrm>
                          <a:off x="2805" y="15572"/>
                          <a:ext cx="57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pacing w:val="-14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3" name="Text Box 1184"/>
                      <wps:cNvSpPr txBox="1">
                        <a:spLocks noChangeArrowheads="1"/>
                      </wps:cNvSpPr>
                      <wps:spPr bwMode="auto">
                        <a:xfrm>
                          <a:off x="2339" y="15572"/>
                          <a:ext cx="54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pacing w:val="-14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4" name="Text Box 1185"/>
                      <wps:cNvSpPr txBox="1">
                        <a:spLocks noChangeArrowheads="1"/>
                      </wps:cNvSpPr>
                      <wps:spPr bwMode="auto">
                        <a:xfrm>
                          <a:off x="3422" y="15572"/>
                          <a:ext cx="80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5" name="Text Box 1186"/>
                      <wps:cNvSpPr txBox="1">
                        <a:spLocks noChangeArrowheads="1"/>
                      </wps:cNvSpPr>
                      <wps:spPr bwMode="auto">
                        <a:xfrm>
                          <a:off x="4215" y="15851"/>
                          <a:ext cx="54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6" name="Text Box 1187"/>
                      <wps:cNvSpPr txBox="1">
                        <a:spLocks noChangeArrowheads="1"/>
                      </wps:cNvSpPr>
                      <wps:spPr bwMode="auto">
                        <a:xfrm>
                          <a:off x="1203" y="15572"/>
                          <a:ext cx="522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pacing w:val="-14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7" name="Text Box 1188"/>
                      <wps:cNvSpPr txBox="1">
                        <a:spLocks noChangeArrowheads="1"/>
                      </wps:cNvSpPr>
                      <wps:spPr bwMode="auto">
                        <a:xfrm>
                          <a:off x="1783" y="15572"/>
                          <a:ext cx="54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8" name="Text Box 1189"/>
                      <wps:cNvSpPr txBox="1">
                        <a:spLocks noChangeArrowheads="1"/>
                      </wps:cNvSpPr>
                      <wps:spPr bwMode="auto">
                        <a:xfrm>
                          <a:off x="2863" y="15879"/>
                          <a:ext cx="57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78-15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9" name="Text Box 1190"/>
                      <wps:cNvSpPr txBox="1">
                        <a:spLocks noChangeArrowheads="1"/>
                      </wps:cNvSpPr>
                      <wps:spPr bwMode="auto">
                        <a:xfrm>
                          <a:off x="2323" y="15844"/>
                          <a:ext cx="54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Pr="00F96151" w:rsidRDefault="00DE6FC5">
                            <w:pPr>
                              <w:jc w:val="center"/>
                              <w:rPr>
                                <w:spacing w:val="-14"/>
                                <w:sz w:val="20"/>
                              </w:rPr>
                            </w:pPr>
                            <w:r>
                              <w:rPr>
                                <w:spacing w:val="-14"/>
                                <w:sz w:val="20"/>
                              </w:rPr>
                              <w:t>Зам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0" name="Text Box 1191"/>
                      <wps:cNvSpPr txBox="1">
                        <a:spLocks noChangeArrowheads="1"/>
                      </wps:cNvSpPr>
                      <wps:spPr bwMode="auto">
                        <a:xfrm>
                          <a:off x="3415" y="15839"/>
                          <a:ext cx="80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1" name="Text Box 1192"/>
                      <wps:cNvSpPr txBox="1">
                        <a:spLocks noChangeArrowheads="1"/>
                      </wps:cNvSpPr>
                      <wps:spPr bwMode="auto">
                        <a:xfrm>
                          <a:off x="4240" y="15566"/>
                          <a:ext cx="54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pacing w:val="-14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2" name="Text Box 1193"/>
                      <wps:cNvSpPr txBox="1">
                        <a:spLocks noChangeArrowheads="1"/>
                      </wps:cNvSpPr>
                      <wps:spPr bwMode="auto">
                        <a:xfrm>
                          <a:off x="1187" y="15844"/>
                          <a:ext cx="522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3" name="Text Box 1194"/>
                      <wps:cNvSpPr txBox="1">
                        <a:spLocks noChangeArrowheads="1"/>
                      </wps:cNvSpPr>
                      <wps:spPr bwMode="auto">
                        <a:xfrm>
                          <a:off x="1767" y="15844"/>
                          <a:ext cx="54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22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Pr="00F96151" w:rsidRDefault="00DE6FC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4" name="Line 1195"/>
                      <wps:cNvCnPr/>
                      <wps:spPr bwMode="auto">
                        <a:xfrm>
                          <a:off x="1545" y="15298"/>
                          <a:ext cx="216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15" name="Text Box 1236"/>
                      <wps:cNvSpPr txBox="1">
                        <a:spLocks noChangeArrowheads="1"/>
                      </wps:cNvSpPr>
                      <wps:spPr bwMode="auto">
                        <a:xfrm>
                          <a:off x="1212" y="16191"/>
                          <a:ext cx="45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6" name="Text Box 1237"/>
                      <wps:cNvSpPr txBox="1">
                        <a:spLocks noChangeArrowheads="1"/>
                      </wps:cNvSpPr>
                      <wps:spPr bwMode="auto">
                        <a:xfrm>
                          <a:off x="1752" y="16191"/>
                          <a:ext cx="54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pacing w:val="-10"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10"/>
                                <w:sz w:val="16"/>
                              </w:rPr>
                              <w:t>Кол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spacing w:val="-10"/>
                                <w:sz w:val="16"/>
                              </w:rPr>
                              <w:t>уч.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7" name="Text Box 1238"/>
                      <wps:cNvSpPr txBox="1">
                        <a:spLocks noChangeArrowheads="1"/>
                      </wps:cNvSpPr>
                      <wps:spPr bwMode="auto">
                        <a:xfrm>
                          <a:off x="2292" y="16191"/>
                          <a:ext cx="54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8" name="Text Box 1239"/>
                      <wps:cNvSpPr txBox="1">
                        <a:spLocks noChangeArrowheads="1"/>
                      </wps:cNvSpPr>
                      <wps:spPr bwMode="auto">
                        <a:xfrm>
                          <a:off x="2842" y="16174"/>
                          <a:ext cx="57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6"/>
                                <w:sz w:val="16"/>
                              </w:rPr>
                              <w:t>№ док</w:t>
                            </w:r>
                            <w:r>
                              <w:rPr>
                                <w:b/>
                                <w:bCs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9" name="Text Box 1240"/>
                      <wps:cNvSpPr txBox="1">
                        <a:spLocks noChangeArrowheads="1"/>
                      </wps:cNvSpPr>
                      <wps:spPr bwMode="auto">
                        <a:xfrm>
                          <a:off x="3492" y="16191"/>
                          <a:ext cx="72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</w:rPr>
                              <w:t>Подп.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0" name="Text Box 1241"/>
                      <wps:cNvSpPr txBox="1">
                        <a:spLocks noChangeArrowheads="1"/>
                      </wps:cNvSpPr>
                      <wps:spPr bwMode="auto">
                        <a:xfrm>
                          <a:off x="4242" y="16191"/>
                          <a:ext cx="68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221" name="Group 1487"/>
                      <wpg:cNvGrpSpPr>
                        <a:grpSpLocks/>
                      </wpg:cNvGrpSpPr>
                      <wpg:grpSpPr bwMode="auto">
                        <a:xfrm>
                          <a:off x="474" y="14231"/>
                          <a:ext cx="527" cy="2160"/>
                          <a:chOff x="472" y="14224"/>
                          <a:chExt cx="527" cy="2160"/>
                        </a:xfrm>
                      </wpg:grpSpPr>
                      <wps:wsp>
                        <wps:cNvPr id="222" name="Text Box 1155"/>
                        <wps:cNvSpPr txBox="1">
                          <a:spLocks noChangeArrowheads="1"/>
                        </wps:cNvSpPr>
                        <wps:spPr bwMode="auto">
                          <a:xfrm>
                            <a:off x="472" y="15031"/>
                            <a:ext cx="283" cy="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22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r>
                                <w:rPr>
                                  <w:sz w:val="20"/>
                                </w:rPr>
                                <w:t>Инв.№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23" name="Text Box 1486"/>
                        <wps:cNvSpPr txBox="1">
                          <a:spLocks noChangeArrowheads="1"/>
                        </wps:cNvSpPr>
                        <wps:spPr bwMode="auto">
                          <a:xfrm>
                            <a:off x="801" y="14224"/>
                            <a:ext cx="198" cy="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sz w:val="20"/>
                                </w:rPr>
                                <w:instrText xml:space="preserve"> DOCVARIABLE  PR_NUM_INV_OLD  \* MERGEFORMAT </w:instrText>
                              </w:r>
                              <w:r>
                                <w:rPr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sz w:val="20"/>
                                </w:rPr>
                                <w:t>R4.03263.2.0.14</w:t>
                              </w:r>
                              <w:r>
                                <w:rPr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224" name="Group 1510"/>
                      <wpg:cNvGrpSpPr>
                        <a:grpSpLocks/>
                      </wpg:cNvGrpSpPr>
                      <wpg:grpSpPr bwMode="auto">
                        <a:xfrm>
                          <a:off x="4883" y="15571"/>
                          <a:ext cx="6180" cy="900"/>
                          <a:chOff x="16821" y="14224"/>
                          <a:chExt cx="6660" cy="900"/>
                        </a:xfrm>
                      </wpg:grpSpPr>
                      <wps:wsp>
                        <wps:cNvPr id="225" name="Text Box 1511"/>
                        <wps:cNvSpPr txBox="1">
                          <a:spLocks noChangeArrowheads="1"/>
                        </wps:cNvSpPr>
                        <wps:spPr bwMode="auto">
                          <a:xfrm>
                            <a:off x="16821" y="14224"/>
                            <a:ext cx="666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rPr>
                                  <w:sz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lang w:val="en-US"/>
                                </w:rPr>
                                <w:fldChar w:fldCharType="begin"/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instrText xml:space="preserve"> DOCVARIABLE  PR_KOD  \* MERGEFORMAT </w:instrText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t>R4.WZ73.3017.014.01.00.001</w:t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fldChar w:fldCharType="end"/>
                              </w:r>
                            </w:p>
                            <w:p w:rsidR="00DE6FC5" w:rsidRDefault="00DE6FC5">
                              <w:pPr>
                                <w:rPr>
                                  <w:sz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lang w:val="en-US"/>
                                </w:rPr>
                                <w:fldChar w:fldCharType="begin"/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instrText xml:space="preserve"> DOCVARIABLE  ORG_KOD  \* MERGEFORMAT </w:instrText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t xml:space="preserve">ОВ.C0           </w:t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Text Box 1512"/>
                        <wps:cNvSpPr txBox="1">
                          <a:spLocks noChangeArrowheads="1"/>
                        </wps:cNvSpPr>
                        <wps:spPr bwMode="auto">
                          <a:xfrm>
                            <a:off x="21321" y="14464"/>
                            <a:ext cx="21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sz w:val="20"/>
                                </w:rPr>
                                <w:instrText xml:space="preserve"> DOCVARIABLE  PR_NUM_INV  \* MERGEFORMAT </w:instrText>
                              </w:r>
                              <w:r>
                                <w:rPr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sz w:val="20"/>
                                </w:rPr>
                                <w:t>R4.03263.2.0.14</w:t>
                              </w:r>
                              <w:r>
                                <w:rPr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530" o:spid="_x0000_s1063" style="position:absolute;margin-left:-35.65pt;margin-top:-14.95pt;width:560.2pt;height:793.85pt;z-index:251613696" coordorigin="470,250" coordsize="11204,16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">
              <v:rect id="Rectangle 1152" o:spid="_x0000_s1064" style="position:absolute;left:1155;top:250;width:10488;height:16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a2sQA&#10;AADcAAAADwAAAGRycy9kb3ducmV2LnhtbERPS2vCQBC+F/oflhG8NRsVbRvdiLSKRXqpCsXbmJ08&#10;aHY2ZNcY/31XKPQ2H99zFsve1KKj1lWWFYyiGARxZnXFhYLjYfP0AsJ5ZI21ZVJwIwfL9PFhgYm2&#10;V/6ibu8LEULYJaig9L5JpHRZSQZdZBviwOW2NegDbAupW7yGcFPLcRzPpMGKQ0OJDb2VlP3sL0bB&#10;NDvvCuPW77n51KPN7bTt6u+JUsNBv5qD8NT7f/Gf+0OH+c+vcH8mXC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aGtrEAAAA3AAAAA8AAAAAAAAAAAAAAAAAmAIAAGRycy9k&#10;b3ducmV2LnhtbFBLBQYAAAAABAAEAPUAAACJAwAAAAA=&#10;" filled="f" strokeweight="1.75pt"/>
              <v:rect id="Rectangle 1153" o:spid="_x0000_s1065" style="position:absolute;left:472;top:11590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XDYMYA&#10;AADcAAAADwAAAGRycy9kb3ducmV2LnhtbESPQWvCQBCF70L/wzIFb7rRokjqJpRaaREvtYXS2zQ7&#10;JqHZ2ZBdY/z3zkHwNsN7894363xwjeqpC7VnA7NpAoq48Lbm0sD313ayAhUissXGMxm4UIA8exit&#10;MbX+zJ/UH2KpJIRDigaqGNtU61BU5DBMfUss2tF3DqOsXalth2cJd42eJ8lSO6xZGips6bWi4v9w&#10;cgYWxd+udOFtc3R7O9teft/75ufJmPHj8PIMKtIQ7+bb9YcV/JXgyzMyg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XDYMYAAADcAAAADwAAAAAAAAAAAAAAAACYAgAAZHJz&#10;L2Rvd25yZXYueG1sUEsFBgAAAAAEAAQA9QAAAIsDAAAAAA==&#10;" filled="f" strokeweight="1.75pt"/>
              <v:line id="Line 1154" o:spid="_x0000_s1066" style="position:absolute;visibility:visible;mso-wrap-style:square" from="746,11586" to="747,164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Vs98MAAADcAAAADwAAAGRycy9kb3ducmV2LnhtbESPQYvCMBCF7wv+hzCCtzXVw1K6RhFB&#10;KXurLiy9Dc1sU2wmtYla/fVGELzN8N735s1iNdhWXKj3jWMFs2kCgrhyuuFawe9h+5mC8AFZY+uY&#10;FNzIw2o5+lhgpt2VC7rsQy1iCPsMFZgQukxKXxmy6KeuI47av+sthrj2tdQ9XmO4beU8Sb6kxYbj&#10;BYMdbQxVx/3Zxhrl+nAqTZ6XP3y/7Xwo0u1fodRkPKy/QQQawtv8onMduXQGz2fiBH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lbPfDAAAA3AAAAA8AAAAAAAAAAAAA&#10;AAAAoQIAAGRycy9kb3ducmV2LnhtbFBLBQYAAAAABAAEAPkAAACRAwAAAAA=&#10;" strokeweight="1.75pt">
                <v:stroke startarrowwidth="narrow" startarrowlength="short" endarrowwidth="narrow" endarrowlength="short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56" o:spid="_x0000_s1067" type="#_x0000_t202" style="position:absolute;left:474;top:12994;width:283;height:1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WEKsEA&#10;AADcAAAADwAAAGRycy9kb3ducmV2LnhtbERPTYvCMBC9L/gfwgh7W1NFdqUaRQRBkBVWvfQ2NGNT&#10;TCa1ibX+e7OwsLd5vM9ZrHpnRUdtqD0rGI8yEMSl1zVXCs6n7ccMRIjIGq1nUvCkAKvl4G2BufYP&#10;/qHuGCuRQjjkqMDE2ORShtKQwzDyDXHiLr51GBNsK6lbfKRwZ+Ukyz6lw5pTg8GGNobK6/HuFGzu&#10;eLO757Sr7L7MTPFVHOrvQqn3Yb+eg4jUx3/xn3un0/zZBH6fSRf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VhCrBAAAA3AAAAA8AAAAAAAAAAAAAAAAAmAIAAGRycy9kb3du&#10;cmV2LnhtbFBLBQYAAAAABAAEAPUAAACGAwAAAAA=&#10;" filled="f" stroked="f" strokeweight="1.75pt">
                <v:textbox style="layout-flow:vertical;mso-layout-flow-alt:bottom-to-top" inset="0,0,0,0">
                  <w:txbxContent>
                    <w:p w:rsidR="00DE6FC5" w:rsidRDefault="00DE6FC5">
                      <w:pPr>
                        <w:jc w:val="center"/>
                      </w:pPr>
                      <w:r>
                        <w:rPr>
                          <w:sz w:val="20"/>
                        </w:rPr>
                        <w:t>Подпись и дата</w:t>
                      </w:r>
                    </w:p>
                  </w:txbxContent>
                </v:textbox>
              </v:shape>
              <v:shape id="Text Box 1157" o:spid="_x0000_s1068" type="#_x0000_t202" style="position:absolute;left:474;top:11583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khscIA&#10;AADcAAAADwAAAGRycy9kb3ducmV2LnhtbERPTWsCMRC9F/ofwhR6q1mttLI1igiCIArVXvY2bKab&#10;xWSybuK6/nsjCN7m8T5nOu+dFR21ofasYDjIQBCXXtdcKfg7rD4mIEJE1mg9k4IrBZjPXl+mmGt/&#10;4V/q9rESKYRDjgpMjE0uZSgNOQwD3xAn7t+3DmOCbSV1i5cU7qwcZdmXdFhzajDY0NJQedyfnYLl&#10;GU92fR13ld2UmSm+i129LZR6f+sXPyAi9fEpfrjXOs2ffML9mXSBn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SGxwgAAANwAAAAPAAAAAAAAAAAAAAAAAJgCAABkcnMvZG93&#10;bnJldi54bWxQSwUGAAAAAAQABAD1AAAAhwMAAAAA&#10;" filled="f" stroked="f" strokeweight="1.75pt">
                <v:textbox style="layout-flow:vertical;mso-layout-flow-alt:bottom-to-top" inset="0,0,0,0">
                  <w:txbxContent>
                    <w:p w:rsidR="00DE6FC5" w:rsidRDefault="00DE6FC5">
                      <w:pPr>
                        <w:jc w:val="center"/>
                      </w:pPr>
                      <w:r>
                        <w:rPr>
                          <w:sz w:val="20"/>
                        </w:rPr>
                        <w:t>Взам.инв.№</w:t>
                      </w:r>
                    </w:p>
                  </w:txbxContent>
                </v:textbox>
              </v:shape>
              <v:line id="Line 1158" o:spid="_x0000_s1069" style="position:absolute;visibility:visible;mso-wrap-style:square" from="481,14995" to="1161,14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q+uMMAAADcAAAADwAAAGRycy9kb3ducmV2LnhtbERPS2vCQBC+F/wPywje6kaREqKriFQq&#10;2FKfB29Ddkyi2dmQXTX117tCwdt8fM8ZTRpTiivVrrCsoNeNQBCnVhecKdht5+8xCOeRNZaWScEf&#10;OZiMW28jTLS98ZquG5+JEMIuQQW591UipUtzMui6tiIO3NHWBn2AdSZ1jbcQbkrZj6IPabDg0JBj&#10;RbOc0vPmYhT8LNJvuzzEK2n7v5/302x/d19zpTrtZjoE4anxL/G/e6HD/HgAz2fCBX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6vrjDAAAA3AAAAA8AAAAAAAAAAAAA&#10;AAAAoQIAAGRycy9kb3ducmV2LnhtbFBLBQYAAAAABAAEAPkAAACRAwAAAAA=&#10;" strokeweight="1.75pt"/>
              <v:line id="Line 1159" o:spid="_x0000_s1070" style="position:absolute;visibility:visible;mso-wrap-style:square" from="470,13018" to="1150,13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YbI8MAAADcAAAADwAAAGRycy9kb3ducmV2LnhtbERPS2vCQBC+F/wPywje6kbBEqKriFQq&#10;2FKfB29Ddkyi2dmQXTX117tCwdt8fM8ZTRpTiivVrrCsoNeNQBCnVhecKdht5+8xCOeRNZaWScEf&#10;OZiMW28jTLS98ZquG5+JEMIuQQW591UipUtzMui6tiIO3NHWBn2AdSZ1jbcQbkrZj6IPabDg0JBj&#10;RbOc0vPmYhT8LNJvuzzEK2n7v5/302x/d19zpTrtZjoE4anxL/G/e6HD/HgAz2fCBX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2GyPDAAAA3AAAAA8AAAAAAAAAAAAA&#10;AAAAoQIAAGRycy9kb3ducmV2LnhtbFBLBQYAAAAABAAEAPkAAACRAwAAAAA=&#10;" strokeweight="1.75pt"/>
              <v:shape id="Text Box 1161" o:spid="_x0000_s1071" type="#_x0000_t202" style="position:absolute;left:5022;top:15640;width:5940;height: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FnncMA&#10;AADcAAAADwAAAGRycy9kb3ducmV2LnhtbERPS2vCQBC+F/wPywi9FN1YMEjqKj5B8FCa2kNvk+zk&#10;QbOzIbtq/PeuUPA2H99z5sveNOJCnastK5iMIxDEudU1lwpO3/vRDITzyBoby6TgRg6Wi8HLHBNt&#10;r/xFl9SXIoSwS1BB5X2bSOnyigy6sW2JA1fYzqAPsCul7vAawk0j36MolgZrDg0VtrSpKP9Lz0bB&#10;Ue/Xzc8x/5TZWxEXafabbXdTpV6H/eoDhKfeP8X/7oMO82cxPJ4JF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FnncMAAADcAAAADwAAAAAAAAAAAAAAAACYAgAAZHJzL2Rv&#10;d25yZXYueG1sUEsFBgAAAAAEAAQA9QAAAIgDAAAAAA==&#10;" filled="f" stroked="f" strokeweight="1.75pt">
                <v:textbox inset="0,0,0,0">
                  <w:txbxContent>
                    <w:p w:rsidR="00DE6FC5" w:rsidRDefault="00DE6FC5"/>
                    <w:p w:rsidR="00DE6FC5" w:rsidRDefault="00DE6FC5"/>
                  </w:txbxContent>
                </v:textbox>
              </v:shape>
              <v:line id="Line 1162" o:spid="_x0000_s1072" style="position:absolute;visibility:visible;mso-wrap-style:square" from="1162,15562" to="11654,15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ggz8MAAADcAAAADwAAAGRycy9kb3ducmV2LnhtbERPS2vCQBC+F/wPywje6kYPNkRXEalU&#10;sKU+D96G7JhEs7Mhu2rqr3eFgrf5+J4zmjSmFFeqXWFZQa8bgSBOrS44U7Dbzt9jEM4jaywtk4I/&#10;cjAZt95GmGh74zVdNz4TIYRdggpy76tESpfmZNB1bUUcuKOtDfoA60zqGm8h3JSyH0UDabDg0JBj&#10;RbOc0vPmYhT8LNJvuzzEK2n7v5/302x/d19zpTrtZjoE4anxL/G/e6HD/PgDns+EC+T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oIM/DAAAA3AAAAA8AAAAAAAAAAAAA&#10;AAAAoQIAAGRycy9kb3ducmV2LnhtbFBLBQYAAAAABAAEAPkAAACRAwAAAAA=&#10;" strokeweight="1.75pt"/>
              <v:shape id="Text Box 1163" o:spid="_x0000_s1073" type="#_x0000_t202" style="position:absolute;left:11062;top:16024;width:477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JWdMcA&#10;AADcAAAADwAAAGRycy9kb3ducmV2LnhtbESPT2vCQBDF74LfYRnBi9SNBUVSV6laQfBQmraH3ibZ&#10;yR+anQ3ZVdNv3zkUepvhvXnvN5vd4Fp1oz40ng0s5gko4sLbhisDH++nhzWoEJEttp7JwA8F2G3H&#10;ow2m1t/5jW5ZrJSEcEjRQB1jl2odipochrnviEUrfe8wytpX2vZ4l3DX6sckWWmHDUtDjR0daiq+&#10;s6szcLGnfft5KV51PitXZZZ/5ceXpTHTyfD8BCrSEP/Nf9dnK/hroZVnZAK9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XCVnTHAAAA3AAAAA8AAAAAAAAAAAAAAAAAmAIAAGRy&#10;cy9kb3ducmV2LnhtbFBLBQYAAAAABAAEAPUAAACMAwAAAAA=&#10;" filled="f" stroked="f" strokeweight="1.75pt">
                <v:textbox inset="0,0,0,0">
                  <w:txbxContent>
                    <w:p w:rsidR="00DE6FC5" w:rsidRDefault="00DE6FC5" w:rsidP="004E29C6">
                      <w:pPr>
                        <w:spacing w:before="60"/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\* MERGEFORMAT </w:instrText>
                      </w:r>
                      <w:r>
                        <w:fldChar w:fldCharType="separate"/>
                      </w:r>
                      <w:r w:rsidR="00527AAC"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</w:p>
                    <w:p w:rsidR="00DE6FC5" w:rsidRDefault="00DE6FC5"/>
                  </w:txbxContent>
                </v:textbox>
              </v:shape>
              <v:line id="Line 1164" o:spid="_x0000_s1074" style="position:absolute;visibility:visible;mso-wrap-style:square" from="11075,15562" to="11075,16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sRJsQAAADcAAAADwAAAGRycy9kb3ducmV2LnhtbERPTWvCQBC9C/6HZQRvutGDpKmriCgK&#10;Vqq2PXgbsmMSzc6G7Kqpv94tFLzN433OeNqYUtyodoVlBYN+BII4tbrgTMH317IXg3AeWWNpmRT8&#10;koPppN0aY6Ltnfd0O/hMhBB2CSrIva8SKV2ak0HXtxVx4E62NugDrDOpa7yHcFPKYRSNpMGCQ0OO&#10;Fc1zSi+Hq1GwXacfdnOMd9IOPxeP8/zn4VZLpbqdZvYOwlPjX+J/91qH+fEb/D0TLpCT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+xEmxAAAANwAAAAPAAAAAAAAAAAA&#10;AAAAAKECAABkcnMvZG93bnJldi54bWxQSwUGAAAAAAQABAD5AAAAkgMAAAAA&#10;" strokeweight="1.75pt"/>
              <v:line id="Line 1165" o:spid="_x0000_s1075" style="position:absolute;visibility:visible;mso-wrap-style:square" from="11063,15955" to="11639,15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guZscAAADcAAAADwAAAGRycy9kb3ducmV2LnhtbESPQWvCQBCF74L/YRnBm270IDZ1lSIV&#10;BS1a2x56G7LTJDY7G7Krpv5651DwNsN78943s0XrKnWhJpSeDYyGCSjizNuScwOfH6vBFFSIyBYr&#10;z2TgjwIs5t3ODFPrr/xOl2PMlYRwSNFAEWOdah2yghyGoa+JRfvxjcMoa5Nr2+BVwl2lx0ky0Q5L&#10;loYCa1oWlP0ez87A2ybb+e339KD9eP96Oy2/bmG9Mqbfa1+eQUVq48P8f72xgv8k+PKMTKD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1GC5mxwAAANwAAAAPAAAAAAAA&#10;AAAAAAAAAKECAABkcnMvZG93bnJldi54bWxQSwUGAAAAAAQABAD5AAAAlQMAAAAA&#10;" strokeweight="1.75pt"/>
              <v:shape id="Text Box 1166" o:spid="_x0000_s1076" type="#_x0000_t202" style="position:absolute;left:11017;top:15664;width:657;height: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FpNMUA&#10;AADcAAAADwAAAGRycy9kb3ducmV2LnhtbERPS2vCQBC+F/wPywi9SN1EqNjUVWytUPAgRj30NslO&#10;HpidDdmtSf99tyD0Nh/fc5brwTTiRp2rLSuIpxEI4tzqmksF59PuaQHCeWSNjWVS8EMO1qvRwxIT&#10;bXs+0i31pQgh7BJUUHnfJlK6vCKDbmpb4sAVtjPoA+xKqTvsQ7hp5CyK5tJgzaGhwpbeK8qv6bdR&#10;sNe7t+ayzw8ymxTzIs2+su3Hs1KP42HzCsLT4P/Fd/enDvNfYvh7Jlw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IWk0xQAAANwAAAAPAAAAAAAAAAAAAAAAAJgCAABkcnMv&#10;ZG93bnJldi54bWxQSwUGAAAAAAQABAD1AAAAigMAAAAA&#10;" filled="f" stroked="f" strokeweight="1.75pt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Лист</w:t>
                      </w:r>
                    </w:p>
                  </w:txbxContent>
                </v:textbox>
              </v:shape>
              <v:line id="Line 1167" o:spid="_x0000_s1077" style="position:absolute;visibility:visible;mso-wrap-style:square" from="1182,15844" to="4867,15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2utc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P91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ba61xAAAANwAAAAPAAAAAAAAAAAA&#10;AAAAAKECAABkcnMvZG93bnJldi54bWxQSwUGAAAAAAQABAD5AAAAkgMAAAAA&#10;"/>
              <v:line id="Line 1168" o:spid="_x0000_s1078" style="position:absolute;visibility:visible;mso-wrap-style:square" from="1162,16126" to="4847,16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qwEcQAAADcAAAADwAAAGRycy9kb3ducmV2LnhtbERPS2vCQBC+C/0PyxS8mU0VikY3oUhF&#10;oS2+D96G7DRJm50N2VVTf323UPA2H99zZllnanGh1lWWFTxFMQji3OqKCwWH/WIwBuE8ssbaMin4&#10;IQdZ+tCbYaLtlbd02flChBB2CSoovW8SKV1ekkEX2YY4cJ+2NegDbAupW7yGcFPLYRw/S4MVh4YS&#10;G5qXlH/vzkbBxyp/t2+n8Uba4fr19jU/3txyoVT/sXuZgvDU+bv4373SYf5kBH/PhAtk+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yrARxAAAANwAAAAPAAAAAAAAAAAA&#10;AAAAAKECAABkcnMvZG93bnJldi54bWxQSwUGAAAAAAQABAD5AAAAkgMAAAAA&#10;" strokeweight="1.75pt"/>
              <v:line id="Line 1169" o:spid="_x0000_s1079" style="position:absolute;visibility:visible;mso-wrap-style:square" from="4857,15560" to="4857,16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MoZcQAAADcAAAADwAAAGRycy9kb3ducmV2LnhtbERPS2vCQBC+C/0PyxS8mU1FikY3oUhF&#10;oS2+D96G7DRJm50N2VVTf323UPA2H99zZllnanGh1lWWFTxFMQji3OqKCwWH/WIwBuE8ssbaMin4&#10;IQdZ+tCbYaLtlbd02flChBB2CSoovW8SKV1ekkEX2YY4cJ+2NegDbAupW7yGcFPLYRw/S4MVh4YS&#10;G5qXlH/vzkbBxyp/t2+n8Uba4fr19jU/3txyoVT/sXuZgvDU+bv4373SYf5kBH/PhAtk+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IyhlxAAAANwAAAAPAAAAAAAAAAAA&#10;AAAAAKECAABkcnMvZG93bnJldi54bWxQSwUGAAAAAAQABAD5AAAAkgMAAAAA&#10;" strokeweight="1.75pt"/>
              <v:line id="Line 1170" o:spid="_x0000_s1080" style="position:absolute;visibility:visible;mso-wrap-style:square" from="1732,15559" to="1732,16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+N/sQAAADcAAAADwAAAGRycy9kb3ducmV2LnhtbERPS2vCQBC+C/0PyxS8mU0Fi0Y3oUhF&#10;oS2+D96G7DRJm50N2VVTf323UPA2H99zZllnanGh1lWWFTxFMQji3OqKCwWH/WIwBuE8ssbaMin4&#10;IQdZ+tCbYaLtlbd02flChBB2CSoovW8SKV1ekkEX2YY4cJ+2NegDbAupW7yGcFPLYRw/S4MVh4YS&#10;G5qXlH/vzkbBxyp/t2+n8Uba4fr19jU/3txyoVT/sXuZgvDU+bv4373SYf5kBH/PhAtk+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b43+xAAAANwAAAAPAAAAAAAAAAAA&#10;AAAAAKECAABkcnMvZG93bnJldi54bWxQSwUGAAAAAAQABAD5AAAAkgMAAAAA&#10;" strokeweight="1.75pt"/>
              <v:line id="Line 1171" o:spid="_x0000_s1081" style="position:absolute;visibility:visible;mso-wrap-style:square" from="2287,15559" to="2287,16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0TicUAAADcAAAADwAAAGRycy9kb3ducmV2LnhtbERPTWvCQBC9F/oflil4q5vmIDbNRooY&#10;FKpYtR68DdlpkpqdDdmtRn+9KxR6m8f7nHTSm0acqHO1ZQUvwwgEcWF1zaWCr13+PAbhPLLGxjIp&#10;uJCDSfb4kGKi7Zk3dNr6UoQQdgkqqLxvEyldUZFBN7QtceC+bWfQB9iVUnd4DuGmkXEUjaTBmkND&#10;hS1NKyqO21+jYLUolvbjMP6UNl7Prj/T/dXNc6UGT/37GwhPvf8X/7kXOsx/HcH9mXCBzG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0TicUAAADcAAAADwAAAAAAAAAA&#10;AAAAAAChAgAAZHJzL2Rvd25yZXYueG1sUEsFBgAAAAAEAAQA+QAAAJMDAAAAAA==&#10;" strokeweight="1.75pt"/>
              <v:line id="Line 1172" o:spid="_x0000_s1082" style="position:absolute;visibility:visible;mso-wrap-style:square" from="2842,15559" to="2842,16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G2EsQAAADcAAAADwAAAGRycy9kb3ducmV2LnhtbERPS2vCQBC+C/0PyxS8mU09WI1uQpGK&#10;Qlt8H7wN2WmSNjsbsqum/vpuoeBtPr7nzLLO1OJCrassK3iKYhDEudUVFwoO+8VgDMJ5ZI21ZVLw&#10;Qw6y9KE3w0TbK2/psvOFCCHsElRQet8kUrq8JIMusg1x4D5ta9AH2BZSt3gN4aaWwzgeSYMVh4YS&#10;G5qXlH/vzkbBxyp/t2+n8Uba4fr19jU/3txyoVT/sXuZgvDU+bv4373SYf7kGf6eCRfI9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8bYSxAAAANwAAAAPAAAAAAAAAAAA&#10;AAAAAKECAABkcnMvZG93bnJldi54bWxQSwUGAAAAAAQABAD5AAAAkgMAAAAA&#10;" strokeweight="1.75pt"/>
              <v:line id="Line 1173" o:spid="_x0000_s1083" style="position:absolute;visibility:visible;mso-wrap-style:square" from="3397,15554" to="3397,16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4iYMcAAADcAAAADwAAAGRycy9kb3ducmV2LnhtbESPQWvCQBCF74L/YRnBm270IDZ1lSIV&#10;BS1a2x56G7LTJDY7G7Krpv5651DwNsN78943s0XrKnWhJpSeDYyGCSjizNuScwOfH6vBFFSIyBYr&#10;z2TgjwIs5t3ODFPrr/xOl2PMlYRwSNFAEWOdah2yghyGoa+JRfvxjcMoa5Nr2+BVwl2lx0ky0Q5L&#10;loYCa1oWlP0ez87A2ybb+e339KD9eP96Oy2/bmG9Mqbfa1+eQUVq48P8f72xgv8ktPKMTKD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biJgxwAAANwAAAAPAAAAAAAA&#10;AAAAAAAAAKECAABkcnMvZG93bnJldi54bWxQSwUGAAAAAAQABAD5AAAAlQMAAAAA&#10;" strokeweight="1.75pt"/>
              <v:line id="Line 1174" o:spid="_x0000_s1084" style="position:absolute;visibility:visible;mso-wrap-style:square" from="4267,15564" to="4267,16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KH+8MAAADcAAAADwAAAGRycy9kb3ducmV2LnhtbERPS4vCMBC+L/gfwgje1lQPi1ajiCgr&#10;7Mr6PHgbmrGtNpPSRK3+eiMseJuP7znDcW0KcaXK5ZYVdNoRCOLE6pxTBbvt/LMHwnlkjYVlUnAn&#10;B+NR42OIsbY3XtN141MRQtjFqCDzvoyldElGBl3blsSBO9rKoA+wSqWu8BbCTSG7UfQlDeYcGjIs&#10;aZpRct5cjILlIvm1P4feStru3+xxmu4f7nuuVKtZTwYgPNX+Lf53L3SY3+/D65lwgRw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ih/vDAAAA3AAAAA8AAAAAAAAAAAAA&#10;AAAAoQIAAGRycy9kb3ducmV2LnhtbFBLBQYAAAAABAAEAPkAAACRAwAAAAA=&#10;" strokeweight="1.75pt"/>
              <v:shape id="Text Box 1181" o:spid="_x0000_s1085" type="#_x0000_t202" style="position:absolute;left:802;top:13159;width:283;height:1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3d4MQA&#10;AADcAAAADwAAAGRycy9kb3ducmV2LnhtbESPwWrDMBBE74H+g9hCbrHcUJriRjHFEAiUBJr04tti&#10;bS1TaeVaiuP8fVQo5DjMzBtmXU7OipGG0HlW8JTlIIgbrztuFXydtotXECEia7SeScGVApSbh9ka&#10;C+0v/EnjMbYiQTgUqMDE2BdShsaQw5D5njh5335wGJMcWqkHvCS4s3KZ5y/SYcdpwWBPlaHm53h2&#10;Cqoz/trd9Xls7UeTm3pVH7p9rdT8cXp/AxFpivfwf3unFSQi/J1JR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93eDEAAAA3AAAAA8AAAAAAAAAAAAAAAAAmAIAAGRycy9k&#10;b3ducmV2LnhtbFBLBQYAAAAABAAEAPUAAACJAwAAAAA=&#10;" filled="f" stroked="f" strokeweight="1.75pt">
                <v:textbox style="layout-flow:vertical;mso-layout-flow-alt:bottom-to-top" inset="0,0,0,0">
                  <w:txbxContent>
                    <w:p w:rsidR="00DE6FC5" w:rsidRDefault="00DE6FC5">
                      <w:pPr>
                        <w:jc w:val="center"/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1182" o:spid="_x0000_s1086" type="#_x0000_t202" style="position:absolute;left:802;top:11704;width:283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4e8QA&#10;AADcAAAADwAAAGRycy9kb3ducmV2LnhtbESPQWsCMRSE74X+h/AK3mqiFCtbo4hQEIpC1cveHpvX&#10;zWLyst3Edf33Rij0OMzMN8xiNXgneupiE1jDZKxAEFfBNFxrOB0/X+cgYkI26AKThhtFWC2fnxZY&#10;mHDlb+oPqRYZwrFADTaltpAyVpY8xnFoibP3EzqPKcuulqbDa4Z7J6dKzaTHhvOCxZY2lqrz4eI1&#10;bC7467a3t752X5Wy5Xu5b3al1qOXYf0BItGQ/sN/7a3RMFUTeJz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xeHvEAAAA3AAAAA8AAAAAAAAAAAAAAAAAmAIAAGRycy9k&#10;b3ducmV2LnhtbFBLBQYAAAAABAAEAPUAAACJAwAAAAA=&#10;" filled="f" stroked="f" strokeweight="1.75pt">
                <v:textbox style="layout-flow:vertical;mso-layout-flow-alt:bottom-to-top" inset="0,0,0,0">
                  <w:txbxContent>
                    <w:p w:rsidR="00DE6FC5" w:rsidRDefault="00DE6FC5">
                      <w:pPr>
                        <w:jc w:val="center"/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1183" o:spid="_x0000_s1087" type="#_x0000_t202" style="position:absolute;left:2805;top:15572;width:57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wDuMcA&#10;AADcAAAADwAAAGRycy9kb3ducmV2LnhtbESPT2vCQBTE7wW/w/KEXopuGqhIdBO0rVDwUIx68PaS&#10;ffmD2bchu9X023cLhR6HmfkNs85G04kbDa61rOB5HoEgLq1uuVZwOu5mSxDOI2vsLJOCb3KQpZOH&#10;NSba3vlAt9zXIkDYJaig8b5PpHRlQwbd3PbEwavsYNAHOdRSD3gPcNPJOIoW0mDLYaHBnl4bKq/5&#10;l1Gw17ttd96Xn7J4qhZVXlyKt/cXpR6n42YFwtPo/8N/7Q+tII5i+D0TjoBM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cA7jHAAAA3AAAAA8AAAAAAAAAAAAAAAAAmAIAAGRy&#10;cy9kb3ducmV2LnhtbFBLBQYAAAAABAAEAPUAAACMAwAAAAA=&#10;" filled="f" stroked="f" strokeweight="1.75pt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spacing w:val="-14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1184" o:spid="_x0000_s1088" type="#_x0000_t202" style="position:absolute;left:2339;top:15572;width:54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CmI8YA&#10;AADcAAAADwAAAGRycy9kb3ducmV2LnhtbESPT2vCQBTE70K/w/IKXkQ3KhWJrlJbBcFDaaoHby/Z&#10;lz80+zZkV43f3hUKPQ4z8xtmue5MLa7UusqygvEoAkGcWV1xoeD4sxvOQTiPrLG2TAru5GC9eukt&#10;Mdb2xt90TXwhAoRdjApK75tYSpeVZNCNbEMcvNy2Bn2QbSF1i7cAN7WcRNFMGqw4LJTY0EdJ2W9y&#10;MQoOerepT4fsS6aDfJYn6Tn93L4p1X/t3hcgPHX+P/zX3msFk2gKzzPhCMjV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ZCmI8YAAADcAAAADwAAAAAAAAAAAAAAAACYAgAAZHJz&#10;L2Rvd25yZXYueG1sUEsFBgAAAAAEAAQA9QAAAIsDAAAAAA==&#10;" filled="f" stroked="f" strokeweight="1.75pt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spacing w:val="-14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1185" o:spid="_x0000_s1089" type="#_x0000_t202" style="position:absolute;left:3422;top:15572;width:80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k+V8YA&#10;AADcAAAADwAAAGRycy9kb3ducmV2LnhtbESPT2vCQBTE70K/w/IKXkQ3ihWJrlJbBcFDaaoHby/Z&#10;lz80+zZkV43f3hUKPQ4z8xtmue5MLa7UusqygvEoAkGcWV1xoeD4sxvOQTiPrLG2TAru5GC9eukt&#10;Mdb2xt90TXwhAoRdjApK75tYSpeVZNCNbEMcvNy2Bn2QbSF1i7cAN7WcRNFMGqw4LJTY0EdJ2W9y&#10;MQoOerepT4fsS6aDfJYn6Tn93L4p1X/t3hcgPHX+P/zX3msFk2gKzzPhCMjV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k+V8YAAADcAAAADwAAAAAAAAAAAAAAAACYAgAAZHJz&#10;L2Rvd25yZXYueG1sUEsFBgAAAAAEAAQA9QAAAIsDAAAAAA==&#10;" filled="f" stroked="f" strokeweight="1.75pt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  <v:shape id="Text Box 1186" o:spid="_x0000_s1090" type="#_x0000_t202" style="position:absolute;left:4215;top:15851;width:54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WbzMcA&#10;AADcAAAADwAAAGRycy9kb3ducmV2LnhtbESPT2vCQBTE7wW/w/KEXopuFBSJbkLVCgUPxagHby/Z&#10;lz80+zZkt5p++26h0OMwM79hNulgWnGn3jWWFcymEQjiwuqGKwWX82GyAuE8ssbWMin4JgdpMnra&#10;YKztg090z3wlAoRdjApq77tYSlfUZNBNbUccvNL2Bn2QfSV1j48AN62cR9FSGmw4LNTY0a6m4jP7&#10;MgqO+rBtr8fiQ+Yv5bLM8lu+f1so9TweXtcgPA3+P/zXftcK5tECfs+EIyCT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01m8zHAAAA3AAAAA8AAAAAAAAAAAAAAAAAmAIAAGRy&#10;cy9kb3ducmV2LnhtbFBLBQYAAAAABAAEAPUAAACMAwAAAAA=&#10;" filled="f" stroked="f" strokeweight="1.75pt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  <v:shape id="Text Box 1187" o:spid="_x0000_s1091" type="#_x0000_t202" style="position:absolute;left:1203;top:15572;width:522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cFu8YA&#10;AADcAAAADwAAAGRycy9kb3ducmV2LnhtbESPT2vCQBTE70K/w/IKXqRuFBpKdJXWVih4ENN68PaS&#10;ffmD2bchu2r89q4geBxm5jfMfNmbRpypc7VlBZNxBII4t7rmUsH/3/rtA4TzyBoby6TgSg6Wi5fB&#10;HBNtL7yjc+pLESDsElRQed8mUrq8IoNubFvi4BW2M+iD7EqpO7wEuGnkNIpiabDmsFBhS6uK8mN6&#10;Mgo2ev3V7Df5VmajIi7S7JB9/7wrNXztP2cgPPX+GX60f7WCaRTD/Uw4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ecFu8YAAADcAAAADwAAAAAAAAAAAAAAAACYAgAAZHJz&#10;L2Rvd25yZXYueG1sUEsFBgAAAAAEAAQA9QAAAIsDAAAAAA==&#10;" filled="f" stroked="f" strokeweight="1.75pt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spacing w:val="-14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1188" o:spid="_x0000_s1092" type="#_x0000_t202" style="position:absolute;left:1783;top:15572;width:54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ugIMYA&#10;AADcAAAADwAAAGRycy9kb3ducmV2LnhtbESPT2vCQBTE70K/w/IKXopuFLQSXaW2CoKH0lQP3l6y&#10;L39o9m3Irhq/vSsUPA4z8xtmsepMLS7UusqygtEwAkGcWV1xoeDwux3MQDiPrLG2TApu5GC1fOkt&#10;MNb2yj90SXwhAoRdjApK75tYSpeVZNANbUMcvNy2Bn2QbSF1i9cAN7UcR9FUGqw4LJTY0GdJ2V9y&#10;Ngr2eruuj/vsW6Zv+TRP0lP6tZko1X/tPuYgPHX+Gf5v77SCcfQOjzPh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ugIMYAAADcAAAADwAAAAAAAAAAAAAAAACYAgAAZHJz&#10;L2Rvd25yZXYueG1sUEsFBgAAAAAEAAQA9QAAAIsDAAAAAA==&#10;" filled="f" stroked="f" strokeweight="1.75pt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1189" o:spid="_x0000_s1093" type="#_x0000_t202" style="position:absolute;left:2863;top:15879;width:57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Q0UsIA&#10;AADcAAAADwAAAGRycy9kb3ducmV2LnhtbERPy4rCMBTdC/5DuIKbYUwVFOkYxScILgars5jdbXP7&#10;wOamNFHr308WAy4P571YdaYWD2pdZVnBeBSBIM6srrhQcL0cPucgnEfWWFsmBS9ysFr2ewuMtX3y&#10;mR6JL0QIYRejgtL7JpbSZSUZdCPbEAcut61BH2BbSN3iM4SbWk6iaCYNVhwaSmxoW1J2S+5GwUkf&#10;NvXPKfuW6Uc+y5P0N93tp0oNB936C4Snzr/F/+6jVjCJwtpwJhw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NDRSwgAAANwAAAAPAAAAAAAAAAAAAAAAAJgCAABkcnMvZG93&#10;bnJldi54bWxQSwUGAAAAAAQABAD1AAAAhwMAAAAA&#10;" filled="f" stroked="f" strokeweight="1.75pt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78-15</w:t>
                      </w:r>
                    </w:p>
                  </w:txbxContent>
                </v:textbox>
              </v:shape>
              <v:shape id="Text Box 1190" o:spid="_x0000_s1094" type="#_x0000_t202" style="position:absolute;left:2323;top:15844;width:54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iRycYA&#10;AADcAAAADwAAAGRycy9kb3ducmV2LnhtbESPT2vCQBTE70K/w/IKXopuFJQaXaW2CoKH0lQP3l6y&#10;L39o9m3Irhq/vSsUPA4z8xtmsepMLS7UusqygtEwAkGcWV1xoeDwux28g3AeWWNtmRTcyMFq+dJb&#10;YKztlX/okvhCBAi7GBWU3jexlC4ryaAb2oY4eLltDfog20LqFq8Bbmo5jqKpNFhxWCixoc+Ssr/k&#10;bBTs9XZdH/fZt0zf8mmepKf0azNRqv/afcxBeOr8M/zf3mkF42gGjzPh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iRycYAAADcAAAADwAAAAAAAAAAAAAAAACYAgAAZHJz&#10;L2Rvd25yZXYueG1sUEsFBgAAAAAEAAQA9QAAAIsDAAAAAA==&#10;" filled="f" stroked="f" strokeweight="1.75pt">
                <v:textbox inset="0,0,0,0">
                  <w:txbxContent>
                    <w:p w:rsidR="00DE6FC5" w:rsidRPr="00F96151" w:rsidRDefault="00DE6FC5">
                      <w:pPr>
                        <w:jc w:val="center"/>
                        <w:rPr>
                          <w:spacing w:val="-14"/>
                          <w:sz w:val="20"/>
                        </w:rPr>
                      </w:pPr>
                      <w:r>
                        <w:rPr>
                          <w:spacing w:val="-14"/>
                          <w:sz w:val="20"/>
                        </w:rPr>
                        <w:t>Зам</w:t>
                      </w:r>
                    </w:p>
                  </w:txbxContent>
                </v:textbox>
              </v:shape>
              <v:shape id="Text Box 1191" o:spid="_x0000_s1095" type="#_x0000_t202" style="position:absolute;left:3415;top:15839;width:80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uuicQA&#10;AADcAAAADwAAAGRycy9kb3ducmV2LnhtbERPy2rCQBTdF/oPwy10I3ViQCmpo7RaQchCTOvC3U3m&#10;5kEzd0JmTOLfdxaFLg/nvd5OphUD9a6xrGAxj0AQF1Y3XCn4/jq8vIJwHllja5kU3MnBdvP4sMZE&#10;25HPNGS+EiGEXYIKau+7REpX1GTQzW1HHLjS9gZ9gH0ldY9jCDetjKNoJQ02HBpq7GhXU/GT3YyC&#10;VB8+2ktanGQ+K1dlll/z/edSqeen6f0NhKfJ/4v/3EetIF6E+eFMO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bronEAAAA3AAAAA8AAAAAAAAAAAAAAAAAmAIAAGRycy9k&#10;b3ducmV2LnhtbFBLBQYAAAAABAAEAPUAAACJAwAAAAA=&#10;" filled="f" stroked="f" strokeweight="1.75pt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  <v:shape id="Text Box 1192" o:spid="_x0000_s1096" type="#_x0000_t202" style="position:absolute;left:4240;top:15566;width:54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cLEscA&#10;AADcAAAADwAAAGRycy9kb3ducmV2LnhtbESPT2vCQBTE7wW/w/KEXqRuIlRKmo2orVDwII320NtL&#10;9uUPZt+G7FbTb98VhB6HmfkNk65G04kLDa61rCCeRyCIS6tbrhWcjrunFxDOI2vsLJOCX3KwyiYP&#10;KSbaXvmTLrmvRYCwS1BB432fSOnKhgy6ue2Jg1fZwaAPcqilHvAa4KaTiyhaSoMth4UGe9o2VJ7z&#10;H6Ngr3eb7mtfHmQxq5ZVXnwXb+/PSj1Ox/UrCE+j/w/f2x9awSKO4XYmHAGZ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fXCxLHAAAA3AAAAA8AAAAAAAAAAAAAAAAAmAIAAGRy&#10;cy9kb3ducmV2LnhtbFBLBQYAAAAABAAEAPUAAACMAwAAAAA=&#10;" filled="f" stroked="f" strokeweight="1.75pt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spacing w:val="-14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1193" o:spid="_x0000_s1097" type="#_x0000_t202" style="position:absolute;left:1187;top:15844;width:522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WVZccA&#10;AADcAAAADwAAAGRycy9kb3ducmV2LnhtbESPT2vCQBTE7wW/w/KEXqRuDFRKmo2orVDwII320NtL&#10;9uUPZt+G7FbTb98VhB6HmfkNk65G04kLDa61rGAxj0AQl1a3XCs4HXdPLyCcR9bYWSYFv+RglU0e&#10;Uky0vfInXXJfiwBhl6CCxvs+kdKVDRl0c9sTB6+yg0Ef5FBLPeA1wE0n4yhaSoMth4UGe9o2VJ7z&#10;H6Ngr3eb7mtfHmQxq5ZVXnwXb+/PSj1Ox/UrCE+j/w/f2x9aQbyI4XYmHAGZ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FlWXHAAAA3AAAAA8AAAAAAAAAAAAAAAAAmAIAAGRy&#10;cy9kb3ducmV2LnhtbFBLBQYAAAAABAAEAPUAAACMAwAAAAA=&#10;" filled="f" stroked="f" strokeweight="1.75pt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</w:t>
                      </w:r>
                    </w:p>
                  </w:txbxContent>
                </v:textbox>
              </v:shape>
              <v:shape id="Text Box 1194" o:spid="_x0000_s1098" type="#_x0000_t202" style="position:absolute;left:1767;top:15844;width:54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kw/scA&#10;AADcAAAADwAAAGRycy9kb3ducmV2LnhtbESPT2vCQBTE70K/w/IKXkQ3sVRK6iqtVih4kKZ68PaS&#10;fflDs29Ddo3pt3eFQo/DzPyGWa4H04ieOldbVhDPIhDEudU1lwqO37vpCwjnkTU2lknBLzlYrx5G&#10;S0y0vfIX9akvRYCwS1BB5X2bSOnyigy6mW2Jg1fYzqAPsiul7vAa4KaR8yhaSIM1h4UKW9pUlP+k&#10;F6Ngr3fvzWmfH2Q2KRZFmp2z7cezUuPH4e0VhKfB/4f/2p9awTx+gvuZcATk6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hJMP7HAAAA3AAAAA8AAAAAAAAAAAAAAAAAmAIAAGRy&#10;cy9kb3ducmV2LnhtbFBLBQYAAAAABAAEAPUAAACMAwAAAAA=&#10;" filled="f" stroked="f" strokeweight="1.75pt">
                <v:textbox inset="0,0,0,0">
                  <w:txbxContent>
                    <w:p w:rsidR="00DE6FC5" w:rsidRPr="00F96151" w:rsidRDefault="00DE6FC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-</w:t>
                      </w:r>
                    </w:p>
                  </w:txbxContent>
                </v:textbox>
              </v:shape>
              <v:line id="Line 1195" o:spid="_x0000_s1099" style="position:absolute;visibility:visible;mso-wrap-style:square" from="1545,15298" to="3705,15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Uc2MUAAADcAAAADwAAAGRycy9kb3ducmV2LnhtbESP3WoCMRSE7wu+QziF3tWsqxRZjVIK&#10;RUEo+PMAh83pZrubkzWJutunbwShl8PMfMMs171txZV8qB0rmIwzEMSl0zVXCk7Hz9c5iBCRNbaO&#10;ScFAAdar0dMSC+1uvKfrIVYiQTgUqMDE2BVShtKQxTB2HXHyvp23GJP0ldQebwluW5ln2Zu0WHNa&#10;MNjRh6GyOVysgl02/BybszdN9buz/ZBPQ/zaKPXy3L8vQETq43/40d5qBflkBvc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hUc2MUAAADcAAAADwAAAAAAAAAA&#10;AAAAAAChAgAAZHJzL2Rvd25yZXYueG1sUEsFBgAAAAAEAAQA+QAAAJMDAAAAAA==&#10;" stroked="f" strokecolor="aqua"/>
              <v:shape id="Text Box 1236" o:spid="_x0000_s1100" type="#_x0000_t202" style="position:absolute;left:1212;top:16191;width:4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F1sQA&#10;AADcAAAADwAAAGRycy9kb3ducmV2LnhtbESPQWvCQBSE74L/YXmCN90oKBpdRYpCQSiN6aHHZ/aZ&#10;LGbfptmtxn/fLQgeh5n5hllvO1uLG7XeOFYwGScgiAunDZcKvvLDaAHCB2SNtWNS8CAP202/t8ZU&#10;uztndDuFUkQI+xQVVCE0qZS+qMiiH7uGOHoX11oMUbal1C3eI9zWcpokc2nRcFyosKG3iorr6dcq&#10;2H1ztjc/H+fP7JKZPF8mfJxflRoOut0KRKAuvMLP9rtWMJ3M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VBdbEAAAA3AAAAA8AAAAAAAAAAAAAAAAAmAIAAGRycy9k&#10;b3ducmV2LnhtbFBLBQYAAAAABAAEAPUAAACJAwAAAAA=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b/>
                          <w:bCs/>
                          <w:sz w:val="16"/>
                        </w:rPr>
                      </w:pPr>
                      <w:r>
                        <w:rPr>
                          <w:b/>
                          <w:bCs/>
                          <w:sz w:val="16"/>
                        </w:rPr>
                        <w:t>Изм.</w:t>
                      </w:r>
                    </w:p>
                  </w:txbxContent>
                </v:textbox>
              </v:shape>
              <v:shape id="Text Box 1237" o:spid="_x0000_s1101" type="#_x0000_t202" style="position:absolute;left:1752;top:16191;width:5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ebocQA&#10;AADcAAAADwAAAGRycy9kb3ducmV2LnhtbESPQWvCQBSE7wX/w/IEb3Wjh9BGVxFREARpjAePz+wz&#10;Wcy+jdlV03/fLRR6HGbmG2a+7G0jntR541jBZJyAIC6dNlwpOBXb9w8QPiBrbByTgm/ysFwM3uaY&#10;affinJ7HUIkIYZ+hgjqENpPSlzVZ9GPXEkfv6jqLIcqukrrDV4TbRk6TJJUWDceFGlta11Tejg+r&#10;YHXmfGPuh8tXfs1NUXwmvE9vSo2G/WoGIlAf/sN/7Z1WMJ2k8HsmHgG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Hm6HEAAAA3AAAAA8AAAAAAAAAAAAAAAAAmAIAAGRycy9k&#10;b3ducmV2LnhtbFBLBQYAAAAABAAEAPUAAACJAwAAAAA=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b/>
                          <w:bCs/>
                          <w:spacing w:val="-10"/>
                          <w:sz w:val="16"/>
                        </w:rPr>
                        <w:t>Кол</w:t>
                      </w:r>
                      <w:r>
                        <w:rPr>
                          <w:spacing w:val="-10"/>
                          <w:sz w:val="16"/>
                        </w:rPr>
                        <w:t>.</w:t>
                      </w:r>
                      <w:r>
                        <w:rPr>
                          <w:b/>
                          <w:bCs/>
                          <w:spacing w:val="-10"/>
                          <w:sz w:val="16"/>
                        </w:rPr>
                        <w:t>уч.</w:t>
                      </w:r>
                    </w:p>
                  </w:txbxContent>
                </v:textbox>
              </v:shape>
              <v:shape id="Text Box 1238" o:spid="_x0000_s1102" type="#_x0000_t202" style="position:absolute;left:2292;top:16191;width:5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s+OsUA&#10;AADcAAAADwAAAGRycy9kb3ducmV2LnhtbESPQWvCQBSE70L/w/IKvelGD7ambkSkBaEgjfHg8TX7&#10;TJZk38bsqvHfdwsFj8PMfMMsV4NtxZV6bxwrmE4SEMSl04YrBYfic/wGwgdkja1jUnAnD6vsabTE&#10;VLsb53Tdh0pECPsUFdQhdKmUvqzJop+4jjh6J9dbDFH2ldQ93iLctnKWJHNp0XBcqLGjTU1ls79Y&#10;Besj5x/mvPv5zk+5KYpFwl/zRqmX52H9DiLQEB7h//ZWK5hNX+H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yz46xQAAANwAAAAPAAAAAAAAAAAAAAAAAJgCAABkcnMv&#10;ZG93bnJldi54bWxQSwUGAAAAAAQABAD1AAAAigMAAAAA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b/>
                          <w:bCs/>
                          <w:sz w:val="16"/>
                        </w:rPr>
                      </w:pPr>
                      <w:r>
                        <w:rPr>
                          <w:b/>
                          <w:bCs/>
                          <w:sz w:val="16"/>
                        </w:rPr>
                        <w:t>Лист</w:t>
                      </w:r>
                    </w:p>
                  </w:txbxContent>
                </v:textbox>
              </v:shape>
              <v:shape id="Text Box 1239" o:spid="_x0000_s1103" type="#_x0000_t202" style="position:absolute;left:2842;top:16174;width:57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SqSMEA&#10;AADcAAAADwAAAGRycy9kb3ducmV2LnhtbERPTYvCMBC9C/sfwgjebKoH0a5RRFZYEBZrPXicbcY2&#10;2Exqk9XuvzcHwePjfS/XvW3EnTpvHCuYJCkI4tJpw5WCU7Ebz0H4gKyxcUwK/snDevUxWGKm3YNz&#10;uh9DJWII+wwV1CG0mZS+rMmiT1xLHLmL6yyGCLtK6g4fMdw2cpqmM2nRcGyosaVtTeX1+GcVbM6c&#10;f5nbz+8hv+SmKBYp72dXpUbDfvMJIlAf3uKX+1srmE7i2n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UqkjBAAAA3AAAAA8AAAAAAAAAAAAAAAAAmAIAAGRycy9kb3du&#10;cmV2LnhtbFBLBQYAAAAABAAEAPUAAACGAwAAAAA=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b/>
                          <w:bCs/>
                          <w:sz w:val="18"/>
                        </w:rPr>
                      </w:pPr>
                      <w:r>
                        <w:rPr>
                          <w:b/>
                          <w:bCs/>
                          <w:spacing w:val="-6"/>
                          <w:sz w:val="16"/>
                        </w:rPr>
                        <w:t>№ док</w:t>
                      </w:r>
                      <w:r>
                        <w:rPr>
                          <w:b/>
                          <w:bCs/>
                          <w:sz w:val="18"/>
                        </w:rPr>
                        <w:t>.</w:t>
                      </w:r>
                    </w:p>
                  </w:txbxContent>
                </v:textbox>
              </v:shape>
              <v:shape id="Text Box 1240" o:spid="_x0000_s1104" type="#_x0000_t202" style="position:absolute;left:3492;top:16191;width:7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gP08QA&#10;AADcAAAADwAAAGRycy9kb3ducmV2LnhtbESPQYvCMBSE78L+h/AEb5rqQdZqFJEVFgSx1oPHZ/Ns&#10;g81LbbJa/71ZWNjjMDPfMItVZ2vxoNYbxwrGowQEceG04VLBKd8OP0H4gKyxdkwKXuRhtfzoLTDV&#10;7skZPY6hFBHCPkUFVQhNKqUvKrLoR64hjt7VtRZDlG0pdYvPCLe1nCTJVFo0HBcqbGhTUXE7/lgF&#10;6zNnX+a+vxyya2byfJbwbnpTatDv1nMQgbrwH/5rf2sFk/EMfs/EIyC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YD9PEAAAA3AAAAA8AAAAAAAAAAAAAAAAAmAIAAGRycy9k&#10;b3ducmV2LnhtbFBLBQYAAAAABAAEAPUAAACJAwAAAAA=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b/>
                          <w:bCs/>
                          <w:sz w:val="16"/>
                        </w:rPr>
                      </w:pPr>
                      <w:r>
                        <w:rPr>
                          <w:b/>
                          <w:bCs/>
                          <w:sz w:val="16"/>
                        </w:rPr>
                        <w:t>Подп.</w:t>
                      </w:r>
                    </w:p>
                  </w:txbxContent>
                </v:textbox>
              </v:shape>
              <v:shape id="Text Box 1241" o:spid="_x0000_s1105" type="#_x0000_t202" style="position:absolute;left:4242;top:16191;width:68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5s88MA&#10;AADcAAAADwAAAGRycy9kb3ducmV2LnhtbERPPWvDMBDdC/kP4grZarkeQutYMaGkEAiUOs6Q8Wpd&#10;bGHr5FpK4v77aih0fLzvopztIG40eeNYwXOSgiBunDbcKjjV708vIHxA1jg4JgU/5KHcLB4KzLW7&#10;c0W3Y2hFDGGfo4IuhDGX0jcdWfSJG4kjd3GTxRDh1Eo94T2G20FmabqSFg3Hhg5Heuuo6Y9Xq2B7&#10;5mpnvj++PqtLZer6NeXDqldq+Thv1yACzeFf/OfeawVZFufH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U5s88MAAADcAAAADwAAAAAAAAAAAAAAAACYAgAAZHJzL2Rv&#10;d25yZXYueG1sUEsFBgAAAAAEAAQA9QAAAIgDAAAAAA==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b/>
                          <w:bCs/>
                          <w:sz w:val="16"/>
                        </w:rPr>
                      </w:pPr>
                      <w:r>
                        <w:rPr>
                          <w:b/>
                          <w:bCs/>
                          <w:sz w:val="16"/>
                        </w:rPr>
                        <w:t>Дата</w:t>
                      </w:r>
                    </w:p>
                  </w:txbxContent>
                </v:textbox>
              </v:shape>
              <v:group id="Group 1487" o:spid="_x0000_s1106" style="position:absolute;left:474;top:14231;width:527;height:2160" coordorigin="472,14224" coordsize="527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<v:shape id="Text Box 1155" o:spid="_x0000_s1107" type="#_x0000_t202" style="position:absolute;left:472;top:15031;width:283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a6bMQA&#10;AADcAAAADwAAAGRycy9kb3ducmV2LnhtbESPQWsCMRSE7wX/Q3iCt5p1kVZWo4ggCGKhtpe9PTbP&#10;zWLysm7iuv77plDocZiZb5jVZnBW9NSFxrOC2TQDQVx53XCt4Ptr/7oAESKyRuuZFDwpwGY9ellh&#10;of2DP6k/x1okCIcCFZgY20LKUBlyGKa+JU7exXcOY5JdLXWHjwR3VuZZ9iYdNpwWDLa0M1Rdz3en&#10;YHfHmz08531tj1VmyvfyozmVSk3Gw3YJItIQ/8N/7YNWkOc5/J5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WumzEAAAA3AAAAA8AAAAAAAAAAAAAAAAAmAIAAGRycy9k&#10;b3ducmV2LnhtbFBLBQYAAAAABAAEAPUAAACJAwAAAAA=&#10;" filled="f" stroked="f" strokeweight="1.75pt">
                  <v:textbox style="layout-flow:vertical;mso-layout-flow-alt:bottom-to-top" inset="0,0,0,0">
                    <w:txbxContent>
                      <w:p w:rsidR="00DE6FC5" w:rsidRDefault="00DE6FC5">
                        <w:r>
                          <w:rPr>
                            <w:sz w:val="20"/>
                          </w:rPr>
                          <w:t>Инв.№ подл.</w:t>
                        </w:r>
                      </w:p>
                    </w:txbxContent>
                  </v:textbox>
                </v:shape>
                <v:shape id="Text Box 1486" o:spid="_x0000_s1108" type="#_x0000_t202" style="position:absolute;left:801;top:14224;width:198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mAmMIA&#10;AADcAAAADwAAAGRycy9kb3ducmV2LnhtbESP0YrCMBRE3wX/IVzBN01tsUjXKEtBdp8EXT/g0txt&#10;is1Nt4m2/r0RhH0cZuYMs92PthV36n3jWMFqmYAgrpxuuFZw+TksNiB8QNbYOiYFD/Kw300nWyy0&#10;G/hE93OoRYSwL1CBCaErpPSVIYt+6Tri6P263mKIsq+l7nGIcNvKNElyabHhuGCwo9JQdT3frILj&#10;Q5ohs+tLVZb5Mc/+Dnj9apWaz8bPDxCBxvAffre/tYI0zeB1Jh4Bu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aYCYwgAAANwAAAAPAAAAAAAAAAAAAAAAAJgCAABkcnMvZG93&#10;bnJldi54bWxQSwUGAAAAAAQABAD1AAAAhwMAAAAA&#10;" filled="f" stroked="f">
                  <v:textbox style="layout-flow:vertical;mso-layout-flow-alt:bottom-to-top" inset="0,0,0,0">
                    <w:txbxContent>
                      <w:p w:rsidR="00DE6FC5" w:rsidRDefault="00DE6FC5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fldChar w:fldCharType="begin"/>
                        </w:r>
                        <w:r>
                          <w:rPr>
                            <w:sz w:val="20"/>
                          </w:rPr>
                          <w:instrText xml:space="preserve"> DOCVARIABLE  PR_NUM_INV_OLD  \* MERGEFORMAT </w:instrText>
                        </w:r>
                        <w:r>
                          <w:rPr>
                            <w:sz w:val="20"/>
                          </w:rPr>
                          <w:fldChar w:fldCharType="separate"/>
                        </w:r>
                        <w:r>
                          <w:rPr>
                            <w:sz w:val="20"/>
                          </w:rPr>
                          <w:t>R4.03263.2.0.14</w:t>
                        </w:r>
                        <w:r>
                          <w:rPr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group id="Group 1510" o:spid="_x0000_s1109" style="position:absolute;left:4883;top:15571;width:6180;height:900" coordorigin="16821,14224" coordsize="666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Text Box 1511" o:spid="_x0000_s1110" type="#_x0000_t202" style="position:absolute;left:16821;top:14224;width:66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eBZMQA&#10;AADcAAAADwAAAGRycy9kb3ducmV2LnhtbESPT4vCMBTE7wt+h/AEb2ti0cXtGkUUwZPL+mdhb4/m&#10;2Rabl9JEW7/9RhA8DjPzG2a26GwlbtT40rGG0VCBIM6cKTnXcDxs3qcgfEA2WDkmDXfysJj33maY&#10;GtfyD932IRcRwj5FDUUIdSqlzwqy6IeuJo7e2TUWQ5RNLk2DbYTbSiZKfUiLJceFAmtaFZRd9ler&#10;4bQ7//2O1Xe+tpO6dZ2SbD+l1oN+t/wCEagLr/CzvTUakmQCjz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3gWTEAAAA3AAAAA8AAAAAAAAAAAAAAAAAmAIAAGRycy9k&#10;b3ducmV2LnhtbFBLBQYAAAAABAAEAPUAAACJAwAAAAA=&#10;" filled="f" stroked="f">
                  <v:textbox>
                    <w:txbxContent>
                      <w:p w:rsidR="00DE6FC5" w:rsidRDefault="00DE6FC5">
                        <w:pPr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fldChar w:fldCharType="begin"/>
                        </w:r>
                        <w:r>
                          <w:rPr>
                            <w:sz w:val="20"/>
                            <w:lang w:val="en-US"/>
                          </w:rPr>
                          <w:instrText xml:space="preserve"> DOCVARIABLE  PR_KOD  \* MERGEFORMAT </w:instrText>
                        </w:r>
                        <w:r>
                          <w:rPr>
                            <w:sz w:val="20"/>
                            <w:lang w:val="en-US"/>
                          </w:rPr>
                          <w:fldChar w:fldCharType="separate"/>
                        </w:r>
                        <w:r>
                          <w:rPr>
                            <w:sz w:val="20"/>
                            <w:lang w:val="en-US"/>
                          </w:rPr>
                          <w:t>R4.WZ73.3017.014.01.00.001</w:t>
                        </w:r>
                        <w:r>
                          <w:rPr>
                            <w:sz w:val="20"/>
                            <w:lang w:val="en-US"/>
                          </w:rPr>
                          <w:fldChar w:fldCharType="end"/>
                        </w:r>
                      </w:p>
                      <w:p w:rsidR="00DE6FC5" w:rsidRDefault="00DE6FC5">
                        <w:pPr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fldChar w:fldCharType="begin"/>
                        </w:r>
                        <w:r>
                          <w:rPr>
                            <w:sz w:val="20"/>
                            <w:lang w:val="en-US"/>
                          </w:rPr>
                          <w:instrText xml:space="preserve"> DOCVARIABLE  ORG_KOD  \* MERGEFORMAT </w:instrText>
                        </w:r>
                        <w:r>
                          <w:rPr>
                            <w:sz w:val="20"/>
                            <w:lang w:val="en-US"/>
                          </w:rPr>
                          <w:fldChar w:fldCharType="separate"/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ОВ.C0           </w:t>
                        </w:r>
                        <w:r>
                          <w:rPr>
                            <w:sz w:val="20"/>
                            <w:lang w:val="en-US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Text Box 1512" o:spid="_x0000_s1111" type="#_x0000_t202" style="position:absolute;left:21321;top:14464;width:21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UfE8QA&#10;AADcAAAADwAAAGRycy9kb3ducmV2LnhtbESPQWvCQBSE74L/YXlCb2a3oQ01uopYCj1VtK3g7ZF9&#10;JqHZtyG7TdJ/3xUEj8PMfMOsNqNtRE+drx1reEwUCOLCmZpLDV+fb/MXED4gG2wck4Y/8rBZTycr&#10;zI0b+ED9MZQiQtjnqKEKoc2l9EVFFn3iWuLoXVxnMUTZldJ0OES4bWSqVCYt1hwXKmxpV1Hxc/y1&#10;Gr4/LufTk9qXr/a5HdyoJNuF1PphNm6XIAKN4R6+td+NhjTN4HomHg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lHxPEAAAA3AAAAA8AAAAAAAAAAAAAAAAAmAIAAGRycy9k&#10;b3ducmV2LnhtbFBLBQYAAAAABAAEAPUAAACJAwAAAAA=&#10;" filled="f" stroked="f">
                  <v:textbox>
                    <w:txbxContent>
                      <w:p w:rsidR="00DE6FC5" w:rsidRDefault="00DE6FC5">
                        <w:pPr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fldChar w:fldCharType="begin"/>
                        </w:r>
                        <w:r>
                          <w:rPr>
                            <w:sz w:val="20"/>
                          </w:rPr>
                          <w:instrText xml:space="preserve"> DOCVARIABLE  PR_NUM_INV  \* MERGEFORMAT </w:instrText>
                        </w:r>
                        <w:r>
                          <w:rPr>
                            <w:sz w:val="20"/>
                          </w:rPr>
                          <w:fldChar w:fldCharType="separate"/>
                        </w:r>
                        <w:r>
                          <w:rPr>
                            <w:sz w:val="20"/>
                          </w:rPr>
                          <w:t>R4.03263.2.0.14</w:t>
                        </w:r>
                        <w:r>
                          <w:rPr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  <w:p w:rsidR="00DE6FC5" w:rsidRDefault="00DE6FC5">
    <w:pPr>
      <w:rPr>
        <w:sz w:val="18"/>
      </w:rPr>
    </w:pPr>
  </w:p>
  <w:p w:rsidR="00DE6FC5" w:rsidRDefault="00DE6FC5">
    <w:pPr>
      <w:pStyle w:val="a3"/>
      <w:rPr>
        <w:sz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C5" w:rsidRDefault="00DE6FC5">
    <w:pPr>
      <w:pStyle w:val="a3"/>
      <w:spacing w:line="20" w:lineRule="exact"/>
      <w:rPr>
        <w:sz w:val="2"/>
      </w:rPr>
    </w:pPr>
  </w:p>
  <w:p w:rsidR="00DE6FC5" w:rsidRDefault="00DE6FC5">
    <w:pPr>
      <w:pStyle w:val="a3"/>
      <w:spacing w:line="20" w:lineRule="exact"/>
      <w:ind w:left="-567"/>
      <w:rPr>
        <w:sz w:val="2"/>
      </w:rPr>
    </w:pP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99712" behindDoc="0" locked="0" layoutInCell="1" allowOverlap="1" wp14:anchorId="24A0DD47" wp14:editId="4A55A823">
              <wp:simplePos x="0" y="0"/>
              <wp:positionH relativeFrom="column">
                <wp:posOffset>-527685</wp:posOffset>
              </wp:positionH>
              <wp:positionV relativeFrom="paragraph">
                <wp:posOffset>4762500</wp:posOffset>
              </wp:positionV>
              <wp:extent cx="264795" cy="2117725"/>
              <wp:effectExtent l="0" t="0" r="0" b="0"/>
              <wp:wrapNone/>
              <wp:docPr id="177" name="Text Box 14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2117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C5" w:rsidRDefault="00DE6FC5">
                          <w:pPr>
                            <w:rPr>
                              <w:spacing w:val="30"/>
                              <w:sz w:val="20"/>
                            </w:rPr>
                          </w:pPr>
                          <w:r>
                            <w:rPr>
                              <w:spacing w:val="30"/>
                              <w:sz w:val="20"/>
                            </w:rPr>
                            <w:t>Дополнительные подписи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22" o:spid="_x0000_s1112" type="#_x0000_t202" style="position:absolute;left:0;text-align:left;margin-left:-41.55pt;margin-top:375pt;width:20.85pt;height:166.7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" filled="f" stroked="f">
              <v:textbox style="layout-flow:vertical;mso-layout-flow-alt:bottom-to-top" inset="0,0,0,0">
                <w:txbxContent>
                  <w:p w:rsidR="00DE6FC5" w:rsidRDefault="00DE6FC5">
                    <w:pPr>
                      <w:rPr>
                        <w:spacing w:val="30"/>
                        <w:sz w:val="20"/>
                      </w:rPr>
                    </w:pPr>
                    <w:r>
                      <w:rPr>
                        <w:spacing w:val="30"/>
                        <w:sz w:val="20"/>
                      </w:rPr>
                      <w:t>Дополнительные подписи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97664" behindDoc="0" locked="0" layoutInCell="1" allowOverlap="1" wp14:anchorId="53201B28" wp14:editId="11BEC293">
              <wp:simplePos x="0" y="0"/>
              <wp:positionH relativeFrom="column">
                <wp:posOffset>-530860</wp:posOffset>
              </wp:positionH>
              <wp:positionV relativeFrom="paragraph">
                <wp:posOffset>4789170</wp:posOffset>
              </wp:positionV>
              <wp:extent cx="539750" cy="0"/>
              <wp:effectExtent l="0" t="0" r="0" b="0"/>
              <wp:wrapNone/>
              <wp:docPr id="176" name="Line 14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975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20" o:spid="_x0000_s1026" style="position:absolute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1.8pt,377.1pt" to=".7pt,3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" strokeweight="1.75pt"/>
          </w:pict>
        </mc:Fallback>
      </mc:AlternateContent>
    </w: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96640" behindDoc="0" locked="0" layoutInCell="1" allowOverlap="1" wp14:anchorId="5E3B2A3D" wp14:editId="1ED03FC7">
              <wp:simplePos x="0" y="0"/>
              <wp:positionH relativeFrom="column">
                <wp:posOffset>-162560</wp:posOffset>
              </wp:positionH>
              <wp:positionV relativeFrom="paragraph">
                <wp:posOffset>4789170</wp:posOffset>
              </wp:positionV>
              <wp:extent cx="0" cy="2281555"/>
              <wp:effectExtent l="0" t="0" r="0" b="0"/>
              <wp:wrapNone/>
              <wp:docPr id="175" name="Line 14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28155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19" o:spid="_x0000_s1026" style="position:absolute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8pt,377.1pt" to="-12.8pt,5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"/>
          </w:pict>
        </mc:Fallback>
      </mc:AlternateContent>
    </w: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95616" behindDoc="0" locked="0" layoutInCell="1" allowOverlap="1" wp14:anchorId="362B7210" wp14:editId="3BC38F34">
              <wp:simplePos x="0" y="0"/>
              <wp:positionH relativeFrom="column">
                <wp:posOffset>-351155</wp:posOffset>
              </wp:positionH>
              <wp:positionV relativeFrom="paragraph">
                <wp:posOffset>4789170</wp:posOffset>
              </wp:positionV>
              <wp:extent cx="0" cy="2281555"/>
              <wp:effectExtent l="0" t="0" r="0" b="0"/>
              <wp:wrapNone/>
              <wp:docPr id="174" name="Line 14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28155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18" o:spid="_x0000_s1026" style="position:absolute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5pt,377.1pt" to="-27.65pt,5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" strokeweight="1.75pt"/>
          </w:pict>
        </mc:Fallback>
      </mc:AlternateContent>
    </w: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94592" behindDoc="0" locked="0" layoutInCell="1" allowOverlap="1" wp14:anchorId="58598AFE" wp14:editId="7E360896">
              <wp:simplePos x="0" y="0"/>
              <wp:positionH relativeFrom="column">
                <wp:posOffset>-534035</wp:posOffset>
              </wp:positionH>
              <wp:positionV relativeFrom="paragraph">
                <wp:posOffset>4789170</wp:posOffset>
              </wp:positionV>
              <wp:extent cx="0" cy="2281555"/>
              <wp:effectExtent l="0" t="0" r="0" b="0"/>
              <wp:wrapNone/>
              <wp:docPr id="173" name="Line 14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28155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17" o:spid="_x0000_s1026" style="position:absolute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2.05pt,377.1pt" to="-42.05pt,5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" strokeweight="1.75pt"/>
          </w:pict>
        </mc:Fallback>
      </mc:AlternateContent>
    </w: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79F46C48" wp14:editId="30EB07DC">
              <wp:simplePos x="0" y="0"/>
              <wp:positionH relativeFrom="page">
                <wp:posOffset>732790</wp:posOffset>
              </wp:positionH>
              <wp:positionV relativeFrom="page">
                <wp:posOffset>248285</wp:posOffset>
              </wp:positionV>
              <wp:extent cx="14220190" cy="10005695"/>
              <wp:effectExtent l="0" t="0" r="0" b="0"/>
              <wp:wrapNone/>
              <wp:docPr id="172" name="Rectangle 12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005695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83" o:spid="_x0000_s1026" style="position:absolute;margin-left:57.7pt;margin-top:19.55pt;width:1119.7pt;height:787.85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" filled="f" strokeweight="1.75pt">
              <w10:wrap anchorx="page" anchory="page"/>
            </v:rect>
          </w:pict>
        </mc:Fallback>
      </mc:AlternateContent>
    </w: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15744" behindDoc="0" locked="0" layoutInCell="1" allowOverlap="1" wp14:anchorId="43994695" wp14:editId="6A359CCA">
              <wp:simplePos x="0" y="0"/>
              <wp:positionH relativeFrom="page">
                <wp:posOffset>723265</wp:posOffset>
              </wp:positionH>
              <wp:positionV relativeFrom="page">
                <wp:posOffset>248285</wp:posOffset>
              </wp:positionV>
              <wp:extent cx="14220190" cy="10005695"/>
              <wp:effectExtent l="0" t="0" r="0" b="0"/>
              <wp:wrapNone/>
              <wp:docPr id="17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005695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8" o:spid="_x0000_s1026" style="position:absolute;margin-left:56.95pt;margin-top:19.55pt;width:1119.7pt;height:787.85pt;z-index:25161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" filled="f" strokeweight="1.75pt"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C5" w:rsidRDefault="00DE6FC5">
    <w:pPr>
      <w:pStyle w:val="a3"/>
      <w:spacing w:line="20" w:lineRule="exact"/>
      <w:rPr>
        <w:sz w:val="2"/>
      </w:rPr>
    </w:pPr>
  </w:p>
  <w:p w:rsidR="00DE6FC5" w:rsidRDefault="00DE6FC5">
    <w:pPr>
      <w:pStyle w:val="a3"/>
      <w:spacing w:line="20" w:lineRule="exact"/>
      <w:ind w:left="-567"/>
      <w:rPr>
        <w:sz w:val="2"/>
      </w:rPr>
    </w:pPr>
    <w:r>
      <w:rPr>
        <w:noProof/>
        <w:sz w:val="2"/>
      </w:rPr>
      <mc:AlternateContent>
        <mc:Choice Requires="wpg">
          <w:drawing>
            <wp:anchor distT="0" distB="0" distL="114300" distR="114300" simplePos="0" relativeHeight="251614720" behindDoc="0" locked="0" layoutInCell="1" allowOverlap="1" wp14:anchorId="4F768EED" wp14:editId="12560B78">
              <wp:simplePos x="0" y="0"/>
              <wp:positionH relativeFrom="column">
                <wp:posOffset>-461825</wp:posOffset>
              </wp:positionH>
              <wp:positionV relativeFrom="paragraph">
                <wp:posOffset>57126</wp:posOffset>
              </wp:positionV>
              <wp:extent cx="14662785" cy="10036810"/>
              <wp:effectExtent l="0" t="0" r="24765" b="2540"/>
              <wp:wrapNone/>
              <wp:docPr id="2" name="Group 15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662785" cy="10036810"/>
                        <a:chOff x="451" y="351"/>
                        <a:chExt cx="23091" cy="16218"/>
                      </a:xfrm>
                    </wpg:grpSpPr>
                    <wps:wsp>
                      <wps:cNvPr id="3" name="Rectangle 1284"/>
                      <wps:cNvSpPr>
                        <a:spLocks noChangeArrowheads="1"/>
                      </wps:cNvSpPr>
                      <wps:spPr bwMode="auto">
                        <a:xfrm>
                          <a:off x="453" y="11680"/>
                          <a:ext cx="680" cy="4819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1285"/>
                      <wps:cNvCnPr/>
                      <wps:spPr bwMode="auto">
                        <a:xfrm>
                          <a:off x="730" y="11676"/>
                          <a:ext cx="1" cy="4819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" name="Text Box 1287"/>
                      <wps:cNvSpPr txBox="1">
                        <a:spLocks noChangeArrowheads="1"/>
                      </wps:cNvSpPr>
                      <wps:spPr bwMode="auto">
                        <a:xfrm>
                          <a:off x="455" y="13221"/>
                          <a:ext cx="283" cy="1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6" name="Text Box 1288"/>
                      <wps:cNvSpPr txBox="1">
                        <a:spLocks noChangeArrowheads="1"/>
                      </wps:cNvSpPr>
                      <wps:spPr bwMode="auto">
                        <a:xfrm>
                          <a:off x="467" y="11745"/>
                          <a:ext cx="283" cy="1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Взам.инв.№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" name="Line 1289"/>
                      <wps:cNvCnPr/>
                      <wps:spPr bwMode="auto">
                        <a:xfrm>
                          <a:off x="462" y="15072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1290"/>
                      <wps:cNvCnPr/>
                      <wps:spPr bwMode="auto">
                        <a:xfrm>
                          <a:off x="451" y="13095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9" name="Group 1293"/>
                      <wpg:cNvGrpSpPr>
                        <a:grpSpLocks/>
                      </wpg:cNvGrpSpPr>
                      <wpg:grpSpPr bwMode="auto">
                        <a:xfrm>
                          <a:off x="13582" y="15983"/>
                          <a:ext cx="577" cy="289"/>
                          <a:chOff x="0" y="0"/>
                          <a:chExt cx="20000" cy="20000"/>
                        </a:xfrm>
                      </wpg:grpSpPr>
                      <wps:wsp>
                        <wps:cNvPr id="10" name="Freeform 129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9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2" name="Group 1296"/>
                      <wpg:cNvGrpSpPr>
                        <a:grpSpLocks/>
                      </wpg:cNvGrpSpPr>
                      <wpg:grpSpPr bwMode="auto">
                        <a:xfrm>
                          <a:off x="13028" y="15983"/>
                          <a:ext cx="577" cy="289"/>
                          <a:chOff x="0" y="0"/>
                          <a:chExt cx="20000" cy="20000"/>
                        </a:xfrm>
                      </wpg:grpSpPr>
                      <wps:wsp>
                        <wps:cNvPr id="13" name="Freeform 129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29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5" name="Group 1299"/>
                      <wpg:cNvGrpSpPr>
                        <a:grpSpLocks/>
                      </wpg:cNvGrpSpPr>
                      <wpg:grpSpPr bwMode="auto">
                        <a:xfrm>
                          <a:off x="16926" y="15706"/>
                          <a:ext cx="5938" cy="733"/>
                          <a:chOff x="0" y="0"/>
                          <a:chExt cx="20000" cy="20000"/>
                        </a:xfrm>
                      </wpg:grpSpPr>
                      <wps:wsp>
                        <wps:cNvPr id="16" name="Freeform 130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30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8" name="Group 1302"/>
                      <wpg:cNvGrpSpPr>
                        <a:grpSpLocks/>
                      </wpg:cNvGrpSpPr>
                      <wpg:grpSpPr bwMode="auto">
                        <a:xfrm>
                          <a:off x="23049" y="15689"/>
                          <a:ext cx="493" cy="429"/>
                          <a:chOff x="0" y="0"/>
                          <a:chExt cx="20000" cy="20000"/>
                        </a:xfrm>
                      </wpg:grpSpPr>
                      <wps:wsp>
                        <wps:cNvPr id="19" name="Freeform 130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30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r>
                                <w:rPr>
                                  <w:sz w:val="2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21" name="Line 1305"/>
                      <wps:cNvCnPr/>
                      <wps:spPr bwMode="auto">
                        <a:xfrm>
                          <a:off x="13044" y="16236"/>
                          <a:ext cx="3743" cy="1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2" name="Line 1306"/>
                      <wps:cNvCnPr/>
                      <wps:spPr bwMode="auto">
                        <a:xfrm>
                          <a:off x="13052" y="15660"/>
                          <a:ext cx="10488" cy="1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" name="Line 1307"/>
                      <wps:cNvCnPr/>
                      <wps:spPr bwMode="auto">
                        <a:xfrm>
                          <a:off x="14163" y="15660"/>
                          <a:ext cx="1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4" name="Line 1308"/>
                      <wps:cNvCnPr/>
                      <wps:spPr bwMode="auto">
                        <a:xfrm>
                          <a:off x="15307" y="15660"/>
                          <a:ext cx="1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5" name="Line 1309"/>
                      <wps:cNvCnPr/>
                      <wps:spPr bwMode="auto">
                        <a:xfrm>
                          <a:off x="16203" y="15660"/>
                          <a:ext cx="1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6" name="Line 1310"/>
                      <wps:cNvCnPr/>
                      <wps:spPr bwMode="auto">
                        <a:xfrm>
                          <a:off x="13596" y="15660"/>
                          <a:ext cx="1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7" name="Line 1311"/>
                      <wps:cNvCnPr/>
                      <wps:spPr bwMode="auto">
                        <a:xfrm>
                          <a:off x="16784" y="15660"/>
                          <a:ext cx="1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8" name="Line 1312"/>
                      <wps:cNvCnPr/>
                      <wps:spPr bwMode="auto">
                        <a:xfrm>
                          <a:off x="23028" y="15660"/>
                          <a:ext cx="1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" name="Line 1313"/>
                      <wps:cNvCnPr/>
                      <wps:spPr bwMode="auto">
                        <a:xfrm>
                          <a:off x="23030" y="16044"/>
                          <a:ext cx="510" cy="1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" name="Line 1314"/>
                      <wps:cNvCnPr/>
                      <wps:spPr bwMode="auto">
                        <a:xfrm>
                          <a:off x="13050" y="15951"/>
                          <a:ext cx="3742" cy="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1" name="Line 1315"/>
                      <wps:cNvCnPr/>
                      <wps:spPr bwMode="auto">
                        <a:xfrm>
                          <a:off x="14727" y="15660"/>
                          <a:ext cx="1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g:grpSp>
                      <wpg:cNvPr id="32" name="Group 1316"/>
                      <wpg:cNvGrpSpPr>
                        <a:grpSpLocks/>
                      </wpg:cNvGrpSpPr>
                      <wpg:grpSpPr bwMode="auto">
                        <a:xfrm>
                          <a:off x="23055" y="16079"/>
                          <a:ext cx="433" cy="433"/>
                          <a:chOff x="0" y="0"/>
                          <a:chExt cx="20000" cy="20000"/>
                        </a:xfrm>
                      </wpg:grpSpPr>
                      <wps:wsp>
                        <wps:cNvPr id="33" name="Freeform 13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131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spacing w:before="60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\* MERGEFORMAT </w:instrText>
                              </w:r>
                              <w:r>
                                <w:fldChar w:fldCharType="separate"/>
                              </w:r>
                              <w:r w:rsidR="00527AAC">
                                <w:rPr>
                                  <w:noProof/>
                                </w:rP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5" name="Group 1319"/>
                      <wpg:cNvGrpSpPr>
                        <a:grpSpLocks/>
                      </wpg:cNvGrpSpPr>
                      <wpg:grpSpPr bwMode="auto">
                        <a:xfrm>
                          <a:off x="15315" y="15983"/>
                          <a:ext cx="865" cy="289"/>
                          <a:chOff x="0" y="0"/>
                          <a:chExt cx="20000" cy="20000"/>
                        </a:xfrm>
                      </wpg:grpSpPr>
                      <wps:wsp>
                        <wps:cNvPr id="36" name="Freeform 132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3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8" name="Group 1322"/>
                      <wpg:cNvGrpSpPr>
                        <a:grpSpLocks/>
                      </wpg:cNvGrpSpPr>
                      <wpg:grpSpPr bwMode="auto">
                        <a:xfrm>
                          <a:off x="16179" y="15983"/>
                          <a:ext cx="577" cy="289"/>
                          <a:chOff x="0" y="0"/>
                          <a:chExt cx="20000" cy="20000"/>
                        </a:xfrm>
                      </wpg:grpSpPr>
                      <wps:wsp>
                        <wps:cNvPr id="39" name="Freeform 132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132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41" name="Group 1325"/>
                      <wpg:cNvGrpSpPr>
                        <a:grpSpLocks/>
                      </wpg:cNvGrpSpPr>
                      <wpg:grpSpPr bwMode="auto">
                        <a:xfrm>
                          <a:off x="14734" y="15972"/>
                          <a:ext cx="604" cy="360"/>
                          <a:chOff x="0" y="-731"/>
                          <a:chExt cx="20929" cy="24913"/>
                        </a:xfrm>
                      </wpg:grpSpPr>
                      <wps:wsp>
                        <wps:cNvPr id="42" name="Freeform 132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1327"/>
                        <wps:cNvSpPr>
                          <a:spLocks noChangeArrowheads="1"/>
                        </wps:cNvSpPr>
                        <wps:spPr bwMode="auto">
                          <a:xfrm>
                            <a:off x="752" y="-731"/>
                            <a:ext cx="20177" cy="24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Pr="002C487F" w:rsidRDefault="00DE6FC5" w:rsidP="00DE6FC5">
                              <w:pPr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44" name="Group 1328"/>
                      <wpg:cNvGrpSpPr>
                        <a:grpSpLocks/>
                      </wpg:cNvGrpSpPr>
                      <wpg:grpSpPr bwMode="auto">
                        <a:xfrm>
                          <a:off x="14166" y="15909"/>
                          <a:ext cx="577" cy="363"/>
                          <a:chOff x="0" y="-5121"/>
                          <a:chExt cx="20000" cy="25121"/>
                        </a:xfrm>
                      </wpg:grpSpPr>
                      <wps:wsp>
                        <wps:cNvPr id="45" name="Freeform 132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1330"/>
                        <wps:cNvSpPr>
                          <a:spLocks noChangeArrowheads="1"/>
                        </wps:cNvSpPr>
                        <wps:spPr bwMode="auto">
                          <a:xfrm>
                            <a:off x="0" y="-5121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47" name="Group 1331"/>
                      <wpg:cNvGrpSpPr>
                        <a:grpSpLocks/>
                      </wpg:cNvGrpSpPr>
                      <wpg:grpSpPr bwMode="auto">
                        <a:xfrm>
                          <a:off x="15307" y="15695"/>
                          <a:ext cx="865" cy="289"/>
                          <a:chOff x="0" y="0"/>
                          <a:chExt cx="20000" cy="20000"/>
                        </a:xfrm>
                      </wpg:grpSpPr>
                      <wps:wsp>
                        <wps:cNvPr id="48" name="Freeform 133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133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50" name="Group 1334"/>
                      <wpg:cNvGrpSpPr>
                        <a:grpSpLocks/>
                      </wpg:cNvGrpSpPr>
                      <wpg:grpSpPr bwMode="auto">
                        <a:xfrm>
                          <a:off x="16168" y="15690"/>
                          <a:ext cx="577" cy="289"/>
                          <a:chOff x="0" y="0"/>
                          <a:chExt cx="20000" cy="20000"/>
                        </a:xfrm>
                      </wpg:grpSpPr>
                      <wps:wsp>
                        <wps:cNvPr id="51" name="Freeform 133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133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53" name="Group 1337"/>
                      <wpg:cNvGrpSpPr>
                        <a:grpSpLocks/>
                      </wpg:cNvGrpSpPr>
                      <wpg:grpSpPr bwMode="auto">
                        <a:xfrm>
                          <a:off x="14739" y="15718"/>
                          <a:ext cx="577" cy="289"/>
                          <a:chOff x="0" y="0"/>
                          <a:chExt cx="20000" cy="20000"/>
                        </a:xfrm>
                      </wpg:grpSpPr>
                      <wps:wsp>
                        <wps:cNvPr id="54" name="Freeform 133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133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56" name="Group 1340"/>
                      <wpg:cNvGrpSpPr>
                        <a:grpSpLocks/>
                      </wpg:cNvGrpSpPr>
                      <wpg:grpSpPr bwMode="auto">
                        <a:xfrm>
                          <a:off x="14171" y="15718"/>
                          <a:ext cx="577" cy="289"/>
                          <a:chOff x="0" y="0"/>
                          <a:chExt cx="20000" cy="20000"/>
                        </a:xfrm>
                      </wpg:grpSpPr>
                      <wps:wsp>
                        <wps:cNvPr id="57" name="Freeform 13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134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59" name="Group 1343"/>
                      <wpg:cNvGrpSpPr>
                        <a:grpSpLocks/>
                      </wpg:cNvGrpSpPr>
                      <wpg:grpSpPr bwMode="auto">
                        <a:xfrm>
                          <a:off x="13587" y="15718"/>
                          <a:ext cx="577" cy="289"/>
                          <a:chOff x="0" y="0"/>
                          <a:chExt cx="20000" cy="20000"/>
                        </a:xfrm>
                      </wpg:grpSpPr>
                      <wps:wsp>
                        <wps:cNvPr id="60" name="Freeform 134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134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62" name="Group 1346"/>
                      <wpg:cNvGrpSpPr>
                        <a:grpSpLocks/>
                      </wpg:cNvGrpSpPr>
                      <wpg:grpSpPr bwMode="auto">
                        <a:xfrm>
                          <a:off x="13033" y="15718"/>
                          <a:ext cx="577" cy="289"/>
                          <a:chOff x="0" y="0"/>
                          <a:chExt cx="20000" cy="20000"/>
                        </a:xfrm>
                      </wpg:grpSpPr>
                      <wps:wsp>
                        <wps:cNvPr id="63" name="Freeform 13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134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65" name="Text Box 1349"/>
                      <wps:cNvSpPr txBox="1">
                        <a:spLocks noChangeArrowheads="1"/>
                      </wps:cNvSpPr>
                      <wps:spPr bwMode="auto">
                        <a:xfrm>
                          <a:off x="13071" y="16298"/>
                          <a:ext cx="45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6" name="Text Box 1350"/>
                      <wps:cNvSpPr txBox="1">
                        <a:spLocks noChangeArrowheads="1"/>
                      </wps:cNvSpPr>
                      <wps:spPr bwMode="auto">
                        <a:xfrm>
                          <a:off x="13591" y="16298"/>
                          <a:ext cx="54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pacing w:val="-10"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10"/>
                                <w:sz w:val="16"/>
                              </w:rPr>
                              <w:t>Кол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spacing w:val="-10"/>
                                <w:sz w:val="16"/>
                              </w:rPr>
                              <w:t>уч.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7" name="Text Box 1351"/>
                      <wps:cNvSpPr txBox="1">
                        <a:spLocks noChangeArrowheads="1"/>
                      </wps:cNvSpPr>
                      <wps:spPr bwMode="auto">
                        <a:xfrm>
                          <a:off x="14151" y="16298"/>
                          <a:ext cx="54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8" name="Text Box 1352"/>
                      <wps:cNvSpPr txBox="1">
                        <a:spLocks noChangeArrowheads="1"/>
                      </wps:cNvSpPr>
                      <wps:spPr bwMode="auto">
                        <a:xfrm>
                          <a:off x="14721" y="16281"/>
                          <a:ext cx="57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6"/>
                                <w:sz w:val="16"/>
                              </w:rPr>
                              <w:t>№ док</w:t>
                            </w:r>
                            <w:r>
                              <w:rPr>
                                <w:b/>
                                <w:bCs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9" name="Text Box 1353"/>
                      <wps:cNvSpPr txBox="1">
                        <a:spLocks noChangeArrowheads="1"/>
                      </wps:cNvSpPr>
                      <wps:spPr bwMode="auto">
                        <a:xfrm>
                          <a:off x="15381" y="16298"/>
                          <a:ext cx="72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</w:rPr>
                              <w:t>Подп.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0" name="Text Box 1354"/>
                      <wps:cNvSpPr txBox="1">
                        <a:spLocks noChangeArrowheads="1"/>
                      </wps:cNvSpPr>
                      <wps:spPr bwMode="auto">
                        <a:xfrm>
                          <a:off x="16101" y="16298"/>
                          <a:ext cx="68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1" name="Line 1355"/>
                      <wps:cNvCnPr/>
                      <wps:spPr bwMode="auto">
                        <a:xfrm>
                          <a:off x="13042" y="15646"/>
                          <a:ext cx="1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2" name="Rectangle 1404"/>
                      <wps:cNvSpPr>
                        <a:spLocks noChangeArrowheads="1"/>
                      </wps:cNvSpPr>
                      <wps:spPr bwMode="auto">
                        <a:xfrm>
                          <a:off x="1136" y="351"/>
                          <a:ext cx="22394" cy="16157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Rectangle 1405"/>
                      <wps:cNvSpPr>
                        <a:spLocks noChangeArrowheads="1"/>
                      </wps:cNvSpPr>
                      <wps:spPr bwMode="auto">
                        <a:xfrm>
                          <a:off x="1136" y="351"/>
                          <a:ext cx="22394" cy="16157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74" name="Group 1493"/>
                      <wpg:cNvGrpSpPr>
                        <a:grpSpLocks/>
                      </wpg:cNvGrpSpPr>
                      <wpg:grpSpPr bwMode="auto">
                        <a:xfrm>
                          <a:off x="455" y="14334"/>
                          <a:ext cx="544" cy="2160"/>
                          <a:chOff x="455" y="14329"/>
                          <a:chExt cx="544" cy="2160"/>
                        </a:xfrm>
                      </wpg:grpSpPr>
                      <wps:wsp>
                        <wps:cNvPr id="75" name="Text Box 1286"/>
                        <wps:cNvSpPr txBox="1">
                          <a:spLocks noChangeArrowheads="1"/>
                        </wps:cNvSpPr>
                        <wps:spPr bwMode="auto">
                          <a:xfrm>
                            <a:off x="455" y="15180"/>
                            <a:ext cx="283" cy="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Инв.№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76" name="Text Box 1490"/>
                        <wps:cNvSpPr txBox="1">
                          <a:spLocks noChangeArrowheads="1"/>
                        </wps:cNvSpPr>
                        <wps:spPr bwMode="auto">
                          <a:xfrm>
                            <a:off x="801" y="14329"/>
                            <a:ext cx="198" cy="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sz w:val="20"/>
                                </w:rPr>
                                <w:instrText xml:space="preserve"> DOCVARIABLE  PR_NUM_INV_OLD  \* MERGEFORMAT </w:instrText>
                              </w:r>
                              <w:r>
                                <w:rPr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sz w:val="20"/>
                                </w:rPr>
                                <w:t>R4.03263.2.0.14</w:t>
                              </w:r>
                              <w:r>
                                <w:rPr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77" name="Group 1513"/>
                      <wpg:cNvGrpSpPr>
                        <a:grpSpLocks/>
                      </wpg:cNvGrpSpPr>
                      <wpg:grpSpPr bwMode="auto">
                        <a:xfrm>
                          <a:off x="16761" y="15669"/>
                          <a:ext cx="6180" cy="900"/>
                          <a:chOff x="16821" y="14224"/>
                          <a:chExt cx="6660" cy="900"/>
                        </a:xfrm>
                      </wpg:grpSpPr>
                      <wps:wsp>
                        <wps:cNvPr id="78" name="Text Box 1514"/>
                        <wps:cNvSpPr txBox="1">
                          <a:spLocks noChangeArrowheads="1"/>
                        </wps:cNvSpPr>
                        <wps:spPr bwMode="auto">
                          <a:xfrm>
                            <a:off x="16821" y="14224"/>
                            <a:ext cx="666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rPr>
                                  <w:sz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lang w:val="en-US"/>
                                </w:rPr>
                                <w:fldChar w:fldCharType="begin"/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instrText xml:space="preserve"> DOCVARIABLE  PR_KOD  \* MERGEFORMAT </w:instrText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t>R4.WZ73.3017.014.01.00.001</w:t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fldChar w:fldCharType="end"/>
                              </w:r>
                            </w:p>
                            <w:p w:rsidR="00DE6FC5" w:rsidRPr="006C4875" w:rsidRDefault="00DE6FC5">
                              <w:pPr>
                                <w:rPr>
                                  <w:szCs w:val="24"/>
                                  <w:lang w:val="en-US"/>
                                </w:rPr>
                              </w:pPr>
                              <w:r w:rsidRPr="006C4875">
                                <w:rPr>
                                  <w:szCs w:val="24"/>
                                  <w:lang w:val="en-US"/>
                                </w:rPr>
                                <w:fldChar w:fldCharType="begin"/>
                              </w:r>
                              <w:r w:rsidRPr="006C4875">
                                <w:rPr>
                                  <w:szCs w:val="24"/>
                                  <w:lang w:val="en-US"/>
                                </w:rPr>
                                <w:instrText xml:space="preserve"> DOCVARIABLE  ORG_KOD  \* MERGEFORMAT </w:instrText>
                              </w:r>
                              <w:r w:rsidRPr="006C4875">
                                <w:rPr>
                                  <w:szCs w:val="24"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szCs w:val="24"/>
                                  <w:lang w:val="en-US"/>
                                </w:rPr>
                                <w:t xml:space="preserve">ОВ.C0           </w:t>
                              </w:r>
                              <w:r w:rsidRPr="006C4875">
                                <w:rPr>
                                  <w:szCs w:val="24"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Text Box 1515"/>
                        <wps:cNvSpPr txBox="1">
                          <a:spLocks noChangeArrowheads="1"/>
                        </wps:cNvSpPr>
                        <wps:spPr bwMode="auto">
                          <a:xfrm>
                            <a:off x="21321" y="14464"/>
                            <a:ext cx="21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sz w:val="20"/>
                                </w:rPr>
                                <w:instrText xml:space="preserve"> DOCVARIABLE  PR_NUM_INV  \* MERGEFORMAT </w:instrText>
                              </w:r>
                              <w:r>
                                <w:rPr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sz w:val="20"/>
                                </w:rPr>
                                <w:t>R4.03263.2.0.14</w:t>
                              </w:r>
                              <w:r>
                                <w:rPr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525" o:spid="_x0000_s1166" style="position:absolute;left:0;text-align:left;margin-left:-36.35pt;margin-top:4.5pt;width:1154.55pt;height:790.3pt;z-index:251614720" coordorigin="451,351" coordsize="23091,16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">
              <v:rect id="Rectangle 1284" o:spid="_x0000_s1167" style="position:absolute;left:453;top:11680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IGrcQA&#10;AADaAAAADwAAAGRycy9kb3ducmV2LnhtbESPT2vCQBTE74V+h+UVvOnGBotEVyltQ4v0YloQb8/s&#10;MwnNvg3ZNX++vSsIPQ4z8xtmvR1MLTpqXWVZwXwWgSDOra64UPD7k06XIJxH1lhbJgUjOdhuHh/W&#10;mGjb8566zBciQNglqKD0vkmkdHlJBt3MNsTBO9vWoA+yLaRusQ9wU8vnKHqRBisOCyU29FZS/pdd&#10;jIJFftoVxn28n823nqfj8bOrD7FSk6fhdQXC0+D/w/f2l1YQw+1KuAFyc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iBq3EAAAA2gAAAA8AAAAAAAAAAAAAAAAAmAIAAGRycy9k&#10;b3ducmV2LnhtbFBLBQYAAAAABAAEAPUAAACJAwAAAAA=&#10;" filled="f" strokeweight="1.75pt"/>
              <v:line id="Line 1285" o:spid="_x0000_s1168" style="position:absolute;visibility:visible;mso-wrap-style:square" from="730,11676" to="731,16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qBeMAAAADaAAAADwAAAGRycy9kb3ducmV2LnhtbERPXWvCMBR9H/gfwhX2tqYbQ0rXKDJQ&#10;yt5qhdG3S3PXlDU3tcm07tebwcDHw/kuNrMdxJkm3ztW8JykIIhbp3vuFBzr3VMGwgdkjYNjUnAl&#10;D5v14qHAXLsLV3Q+hE7EEPY5KjAhjLmUvjVk0SduJI7cl5sshginTuoJLzHcDvIlTVfSYs+xweBI&#10;74ba78OPjTOabX1qTFk2H/x73ftQZbvPSqnH5bx9AxFoDnfxv7vUCl7h70r0g1z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iagXjAAAAA2gAAAA8AAAAAAAAAAAAAAAAA&#10;oQIAAGRycy9kb3ducmV2LnhtbFBLBQYAAAAABAAEAPkAAACOAwAAAAA=&#10;" strokeweight="1.75pt">
                <v:stroke startarrowwidth="narrow" startarrowlength="short" endarrowwidth="narrow" endarrowlength="short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87" o:spid="_x0000_s1169" type="#_x0000_t202" style="position:absolute;left:455;top:13221;width:283;height:1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SHsMA&#10;AADaAAAADwAAAGRycy9kb3ducmV2LnhtbESP3YrCMBSE7wXfIRxh79ZUUZFqFHFZ8AcFq4iXh+bY&#10;FpuT0mRr9+03woKXw8x8w8yXrSlFQ7UrLCsY9CMQxKnVBWcKLufvzykI55E1lpZJwS85WC66nTnG&#10;2j75RE3iMxEg7GJUkHtfxVK6NCeDrm8r4uDdbW3QB1lnUtf4DHBTymEUTaTBgsNCjhWtc0ofyY9R&#10;MNoe28OuMV/Xvd7dMErtYHi5KfXRa1czEJ5a/w7/tzdawRheV8IN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XSHsMAAADaAAAADwAAAAAAAAAAAAAAAACYAgAAZHJzL2Rv&#10;d25yZXYueG1sUEsFBgAAAAAEAAQA9QAAAIgDAAAAAA==&#10;" filled="f" stroked="f" strokeweight="1.25pt">
                <v:textbox style="layout-flow:vertical;mso-layout-flow-alt:bottom-to-top" inset="0,0,0,0">
                  <w:txbxContent>
                    <w:p w:rsidR="00DE6FC5" w:rsidRDefault="00DE6FC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Подпись и дата</w:t>
                      </w:r>
                    </w:p>
                  </w:txbxContent>
                </v:textbox>
              </v:shape>
              <v:shape id="Text Box 1288" o:spid="_x0000_s1170" type="#_x0000_t202" style="position:absolute;left:467;top:11745;width:283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dMacQA&#10;AADaAAAADwAAAGRycy9kb3ducmV2LnhtbESPQWvCQBSE74X+h+UVvDUbRUJJ3Yi0CDalBVORHB/Z&#10;ZxLMvg3ZbUz/fVcQPA4z8w2zWk+mEyMNrrWsYB7FIIgrq1uuFRx+ts8vIJxH1thZJgV/5GCdPT6s&#10;MNX2wnsaC1+LAGGXooLG+z6V0lUNGXSR7YmDd7KDQR/kUEs94CXATScXcZxIgy2HhQZ7emuoOhe/&#10;RsHy43v6ykfzfvzUeYlxZeeLQ6nU7GnavILwNPl7+NbeaQUJXK+EGy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HTGnEAAAA2gAAAA8AAAAAAAAAAAAAAAAAmAIAAGRycy9k&#10;b3ducmV2LnhtbFBLBQYAAAAABAAEAPUAAACJAwAAAAA=&#10;" filled="f" stroked="f" strokeweight="1.25pt">
                <v:textbox style="layout-flow:vertical;mso-layout-flow-alt:bottom-to-top" inset="0,0,0,0">
                  <w:txbxContent>
                    <w:p w:rsidR="00DE6FC5" w:rsidRDefault="00DE6FC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Взам.инв.№</w:t>
                      </w:r>
                    </w:p>
                  </w:txbxContent>
                </v:textbox>
              </v:shape>
              <v:line id="Line 1289" o:spid="_x0000_s1171" style="position:absolute;visibility:visible;mso-wrap-style:square" from="462,15072" to="1142,15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506cQAAADaAAAADwAAAGRycy9kb3ducmV2LnhtbESPT4vCMBTE74LfITzBm6Z6cKUaRWRl&#10;hV1Z/x68PZpnW21eSpPV6qc3woLHYWZ+w4yntSnElSqXW1bQ60YgiBOrc04V7HeLzhCE88gaC8uk&#10;4E4OppNmY4yxtjfe0HXrUxEg7GJUkHlfxlK6JCODrmtL4uCdbGXQB1mlUld4C3BTyH4UDaTBnMNC&#10;hiXNM0ou2z+jYLVMfuz3cbiWtv/7+TjPDw/3tVCq3apnIxCeav8O/7eXWsEHvK6EGyA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HnTpxAAAANoAAAAPAAAAAAAAAAAA&#10;AAAAAKECAABkcnMvZG93bnJldi54bWxQSwUGAAAAAAQABAD5AAAAkgMAAAAA&#10;" strokeweight="1.75pt"/>
              <v:line id="Line 1290" o:spid="_x0000_s1172" style="position:absolute;visibility:visible;mso-wrap-style:square" from="451,13095" to="1131,13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Hgm8MAAADaAAAADwAAAGRycy9kb3ducmV2LnhtbERPTWvCQBC9C/0PyxR6M5t6EEldQwmV&#10;BlRaUz14G7JjkjY7G7LbmPrruwfB4+N9L9PRtGKg3jWWFTxHMQji0uqGKwWHr/V0AcJ5ZI2tZVLw&#10;Rw7S1cNkiYm2F97TUPhKhBB2CSqove8SKV1Zk0EX2Y44cGfbG/QB9pXUPV5CuGnlLI7n0mDDoaHG&#10;jrKayp/i1yjY5eXWbk6LT2lnH2/X7+x4de9rpZ4ex9cXEJ5Gfxff3LlWELaGK+EG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B4JvDAAAA2gAAAA8AAAAAAAAAAAAA&#10;AAAAoQIAAGRycy9kb3ducmV2LnhtbFBLBQYAAAAABAAEAPkAAACRAwAAAAA=&#10;" strokeweight="1.75pt"/>
              <v:group id="Group 1293" o:spid="_x0000_s1173" style="position:absolute;left:13582;top:15983;width:577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294" o:spid="_x0000_s1174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16LcYA&#10;AADbAAAADwAAAGRycy9kb3ducmV2LnhtbESPQWvCQBCF74X+h2UKvRTdRGip0VVKRfTSQ01RvI3Z&#10;aTY0OxuyW43/vnMoeJvhvXnvm/ly8K06Ux+bwAbycQaKuAq24drAV7kevYKKCdliG5gMXCnCcnF/&#10;N8fChgt/0nmXaiUhHAs04FLqCq1j5chjHIeOWLTv0HtMsva1tj1eJNy3epJlL9pjw9LgsKN3R9XP&#10;7tcbKA/H9jo9PT0fNvnHPpWrvHHd2pjHh+FtBirRkG7m/+utFXyhl19kAL3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16LcYAAADbAAAADwAAAAAAAAAAAAAAAACYAgAAZHJz&#10;L2Rvd25yZXYueG1sUEsFBgAAAAAEAAQA9QAAAIsDAAAAAA=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295" o:spid="_x0000_s1175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fdEcAA&#10;AADbAAAADwAAAGRycy9kb3ducmV2LnhtbERPS2rDMBDdF3IHMYHuatnFhOJYCUkgIbu0SQ4wsaa2&#10;qTUykurP7atCobt5vO+U28l0YiDnW8sKsiQFQVxZ3XKt4H47vryB8AFZY2eZFMzkYbtZPJVYaDvy&#10;Bw3XUIsYwr5ABU0IfSGlrxoy6BPbE0fu0zqDIUJXS+1wjOGmk69pupIGW44NDfZ0aKj6un4bBZcx&#10;tDZ7TNnqlr+7/cldxnwelHpeTrs1iEBT+Bf/uc86zs/g95d4gNz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fdEcAAAADbAAAADwAAAAAAAAAAAAAAAACYAgAAZHJzL2Rvd25y&#10;ZXYueG1sUEsFBgAAAAAEAAQA9QAAAIUDAAAAAA==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296" o:spid="_x0000_s1176" style="position:absolute;left:13028;top:15983;width:577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shape id="Freeform 1297" o:spid="_x0000_s1177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/kWsQA&#10;AADbAAAADwAAAGRycy9kb3ducmV2LnhtbERPTWvCQBC9F/wPyxR6KXUTS8VGVxFF2osHjTT0Nman&#10;2WB2NmS3Gv99Vyh4m8f7nNmit404U+drxwrSYQKCuHS65krBId+8TED4gKyxcUwKruRhMR88zDDT&#10;7sI7Ou9DJWII+wwVmBDaTEpfGrLoh64ljtyP6yyGCLtK6g4vMdw2cpQkY2mx5thgsKWVofK0/7UK&#10;8uK7ub4fn9+Kj3T7FfJ1Wpt2o9TTY7+cggjUh7v43/2p4/xXuP0SD5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/5FrEAAAA2wAAAA8AAAAAAAAAAAAAAAAAmAIAAGRycy9k&#10;b3ducmV2LnhtbFBLBQYAAAAABAAEAPUAAACJAwAAAAA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298" o:spid="_x0000_s117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B+icAA&#10;AADbAAAADwAAAGRycy9kb3ducmV2LnhtbERPzWqDQBC+F/IOywR6q6tBpNhsQltoyM005gGm7lSl&#10;7qzsbtS8fTdQ6G0+vt/Z7hcziImc7y0ryJIUBHFjdc+tgkv98fQMwgdkjYNlUnAjD/vd6mGLpbYz&#10;f9J0Dq2IIexLVNCFMJZS+qYjgz6xI3Hkvq0zGCJ0rdQO5xhuBrlJ00Ia7Dk2dDjSe0fNz/lqFFRz&#10;6G32tWRFnZ/c28FVc36blHpcL68vIAIt4V/85z7qOD+H+y/xALn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B+icAAAADbAAAADwAAAAAAAAAAAAAAAACYAgAAZHJzL2Rvd25y&#10;ZXYueG1sUEsFBgAAAAAEAAQA9QAAAIUDAAAAAA==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299" o:spid="_x0000_s1179" style="position:absolute;left:16926;top:15706;width:5938;height:733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300" o:spid="_x0000_s1180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hHwsMA&#10;AADbAAAADwAAAGRycy9kb3ducmV2LnhtbERPTWvCQBC9C/6HZYReRDcRKja6iijSXnqokYq3MTtm&#10;g9nZkN1q/PfdQsHbPN7nLFadrcWNWl85VpCOExDEhdMVlwoO+W40A+EDssbaMSl4kIfVst9bYKbd&#10;nb/otg+liCHsM1RgQmgyKX1hyKIfu4Y4chfXWgwRtqXULd5juK3lJEmm0mLFscFgQxtDxXX/YxXk&#10;x1P9eDsPX4/v6ed3yLdpZZqdUi+Dbj0HEagLT/G/+0PH+VP4+yUe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hHwsMAAADbAAAADwAAAAAAAAAAAAAAAACYAgAAZHJzL2Rv&#10;d25yZXYueG1sUEsFBgAAAAAEAAQA9QAAAIgDAAAAAA=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01" o:spid="_x0000_s1181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Lg/sEA&#10;AADbAAAADwAAAGRycy9kb3ducmV2LnhtbERPS2rDMBDdF3IHMYHsGtnFuMWJEpJCQ3dukx5gYk1s&#10;E2tkJNWf21eFQnfzeN/Z7ifTiYGcby0rSNcJCOLK6pZrBV+Xt8cXED4ga+wsk4KZPOx3i4ctFtqO&#10;/EnDOdQihrAvUEETQl9I6auGDPq17Ykjd7POYIjQ1VI7HGO46eRTkuTSYMuxocGeXhuq7udvo6Ac&#10;Q2vT65Tml+zDHU+uHLN5UGq1nA4bEIGm8C/+c7/rOP8Zfn+JB8j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C4P7BAAAA2wAAAA8AAAAAAAAAAAAAAAAAmAIAAGRycy9kb3du&#10;cmV2LnhtbFBLBQYAAAAABAAEAPUAAACGAwAAAAA=&#10;" filled="f" stroked="f" strokeweight="1.25pt">
                  <v:textbox inset="1pt,1pt,1pt,1pt">
                    <w:txbxContent>
                      <w:p w:rsidR="00DE6FC5" w:rsidRDefault="00DE6FC5"/>
                    </w:txbxContent>
                  </v:textbox>
                </v:rect>
              </v:group>
              <v:group id="Group 1302" o:spid="_x0000_s1182" style="position:absolute;left:23049;top:15689;width:493;height:42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shape id="Freeform 1303" o:spid="_x0000_s1183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fTsMQA&#10;AADbAAAADwAAAGRycy9kb3ducmV2LnhtbERPTWvCQBC9F/wPyxS8lLqJ0KLRTZAWaS8eaqTibcyO&#10;2dDsbMhuNf57t1DwNo/3OctisK04U+8bxwrSSQKCuHK64VrBrlw/z0D4gKyxdUwKruShyEcPS8y0&#10;u/AXnbehFjGEfYYKTAhdJqWvDFn0E9cRR+7keoshwr6WusdLDLetnCbJq7TYcGww2NGboepn+2sV&#10;lPtDe50fn172H+nmO5TvaWO6tVLjx2G1ABFoCHfxv/tTx/lz+PslHi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X07DEAAAA2wAAAA8AAAAAAAAAAAAAAAAAmAIAAGRycy9k&#10;b3ducmV2LnhtbFBLBQYAAAAABAAEAPUAAACJAwAAAAA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04" o:spid="_x0000_s1184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eyN78A&#10;AADbAAAADwAAAGRycy9kb3ducmV2LnhtbERP3WrCMBS+H/gO4QjerWmlyKhGUcHhnZv1AY7NWVvW&#10;nJQk68/bLxeDXX58/7vDZDoxkPOtZQVZkoIgrqxuuVbwKC+vbyB8QNbYWSYFM3k47BcvOyy0HfmT&#10;hnuoRQxhX6CCJoS+kNJXDRn0ie2JI/dlncEQoauldjjGcNPJdZpupMGWY0ODPZ0bqr7vP0bBbQyt&#10;zZ5TtinzD3d6d7cxnwelVsvpuAURaAr/4j/3VStYx/XxS/wBcv8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x7I3vwAAANsAAAAPAAAAAAAAAAAAAAAAAJgCAABkcnMvZG93bnJl&#10;di54bWxQSwUGAAAAAAQABAD1AAAAhAMAAAAA&#10;" filled="f" stroked="f" strokeweight="1.25pt">
                  <v:textbox inset="1pt,1pt,1pt,1pt">
                    <w:txbxContent>
                      <w:p w:rsidR="00DE6FC5" w:rsidRDefault="00DE6FC5">
                        <w:r>
                          <w:rPr>
                            <w:sz w:val="20"/>
                          </w:rPr>
                          <w:t>Лист</w:t>
                        </w:r>
                      </w:p>
                    </w:txbxContent>
                  </v:textbox>
                </v:rect>
              </v:group>
              <v:line id="Line 1305" o:spid="_x0000_s1185" style="position:absolute;visibility:visible;mso-wrap-style:square" from="13044,16236" to="16787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eJoMYAAADbAAAADwAAAGRycy9kb3ducmV2LnhtbESPzWrDMBCE74W+g9hAb40cH0pwo4QS&#10;YmpoQvN7yG2xtrYTa2Us1Xbz9FUh0OMwM98ws8VgatFR6yrLCibjCARxbnXFhYLjIX2egnAeWWNt&#10;mRT8kIPF/PFhhom2Pe+o2/tCBAi7BBWU3jeJlC4vyaAb24Y4eF+2NeiDbAupW+wD3NQyjqIXabDi&#10;sFBiQ8uS8uv+2yjYZPnafpynW2njz9Xtsjzd3Huq1NNoeHsF4Wnw/+F7O9MK4gn8fQk/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XiaDGAAAA2wAAAA8AAAAAAAAA&#10;AAAAAAAAoQIAAGRycy9kb3ducmV2LnhtbFBLBQYAAAAABAAEAPkAAACUAwAAAAA=&#10;" strokeweight="1.75pt"/>
              <v:line id="Line 1306" o:spid="_x0000_s1186" style="position:absolute;visibility:visible;mso-wrap-style:square" from="13052,15660" to="23540,15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UX18UAAADbAAAADwAAAGRycy9kb3ducmV2LnhtbESPT4vCMBTE7wt+h/AEb2tqD4tUo4go&#10;Cqu465+Dt0fzbKvNS2miVj+9ERb2OMzMb5jhuDGluFHtCssKet0IBHFqdcGZgv1u/tkH4TyyxtIy&#10;KXiQg/Go9THERNs7/9Jt6zMRIOwSVJB7XyVSujQng65rK+LgnWxt0AdZZ1LXeA9wU8o4ir6kwYLD&#10;Qo4VTXNKL9urUbBepiv7fez/SBtvZs/z9PB0i7lSnXYzGYDw1Pj/8F97qRXEMby/hB8gR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AUX18UAAADbAAAADwAAAAAAAAAA&#10;AAAAAAChAgAAZHJzL2Rvd25yZXYueG1sUEsFBgAAAAAEAAQA+QAAAJMDAAAAAA==&#10;" strokeweight="1.75pt"/>
              <v:line id="Line 1307" o:spid="_x0000_s1187" style="position:absolute;visibility:visible;mso-wrap-style:square" from="14163,15660" to="14164,16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myTMUAAADbAAAADwAAAGRycy9kb3ducmV2LnhtbESPT2vCQBTE7wW/w/IEb3VjhCLRVUQq&#10;Fdri/4O3R/aZRLNvQ3arqZ/eFQSPw8z8hhlNGlOKC9WusKyg141AEKdWF5wp2G3n7wMQziNrLC2T&#10;gn9yMBm33kaYaHvlNV02PhMBwi5BBbn3VSKlS3My6Lq2Ig7e0dYGfZB1JnWN1wA3pYyj6EMaLDgs&#10;5FjRLKf0vPkzCn4X6Y/9PgxW0sbLz9tptr+5r7lSnXYzHYLw1PhX+NleaAVxHx5fwg+Q4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0myTMUAAADbAAAADwAAAAAAAAAA&#10;AAAAAAChAgAAZHJzL2Rvd25yZXYueG1sUEsFBgAAAAAEAAQA+QAAAJMDAAAAAA==&#10;" strokeweight="1.75pt"/>
              <v:line id="Line 1308" o:spid="_x0000_s1188" style="position:absolute;visibility:visible;mso-wrap-style:square" from="15307,15660" to="15308,16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AqOMUAAADbAAAADwAAAGRycy9kb3ducmV2LnhtbESPT2vCQBTE7wW/w/IEb3VjkCLRVUQq&#10;Fdri/4O3R/aZRLNvQ3arqZ/eFQSPw8z8hhlNGlOKC9WusKyg141AEKdWF5wp2G3n7wMQziNrLC2T&#10;gn9yMBm33kaYaHvlNV02PhMBwi5BBbn3VSKlS3My6Lq2Ig7e0dYGfZB1JnWN1wA3pYyj6EMaLDgs&#10;5FjRLKf0vPkzCn4X6Y/9PgxW0sbLz9tptr+5r7lSnXYzHYLw1PhX+NleaAVxHx5fwg+Q4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KAqOMUAAADbAAAADwAAAAAAAAAA&#10;AAAAAAChAgAAZHJzL2Rvd25yZXYueG1sUEsFBgAAAAAEAAQA+QAAAJMDAAAAAA==&#10;" strokeweight="1.75pt"/>
              <v:line id="Line 1309" o:spid="_x0000_s1189" style="position:absolute;visibility:visible;mso-wrap-style:square" from="16203,15660" to="16204,16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yPo8UAAADbAAAADwAAAGRycy9kb3ducmV2LnhtbESPT2vCQBTE7wW/w/IEb3VjwCLRVUQq&#10;Fdri/4O3R/aZRLNvQ3arqZ/eFQSPw8z8hhlNGlOKC9WusKyg141AEKdWF5wp2G3n7wMQziNrLC2T&#10;gn9yMBm33kaYaHvlNV02PhMBwi5BBbn3VSKlS3My6Lq2Ig7e0dYGfZB1JnWN1wA3pYyj6EMaLDgs&#10;5FjRLKf0vPkzCn4X6Y/9PgxW0sbLz9tptr+5r7lSnXYzHYLw1PhX+NleaAVxHx5fwg+Q4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+yPo8UAAADbAAAADwAAAAAAAAAA&#10;AAAAAAChAgAAZHJzL2Rvd25yZXYueG1sUEsFBgAAAAAEAAQA+QAAAJMDAAAAAA==&#10;" strokeweight="1.75pt"/>
              <v:line id="Line 1310" o:spid="_x0000_s1190" style="position:absolute;visibility:visible;mso-wrap-style:square" from="13596,15660" to="13597,16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4R1MYAAADbAAAADwAAAGRycy9kb3ducmV2LnhtbESPQWvCQBSE70L/w/IKvenGHCREVymi&#10;VGhLNerB2yP7mqTNvg3ZbZL667sFweMwM98wi9VgatFR6yrLCqaTCARxbnXFhYLTcTtOQDiPrLG2&#10;TAp+ycFq+TBaYKptzwfqMl+IAGGXooLS+yaV0uUlGXQT2xAH79O2Bn2QbSF1i32Am1rGUTSTBisO&#10;CyU2tC4p/85+jIL3Xf5mXy/JXtr4Y3P9Wp+v7mWr1NPj8DwH4Wnw9/CtvdMK4hn8fwk/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+EdTGAAAA2wAAAA8AAAAAAAAA&#10;AAAAAAAAoQIAAGRycy9kb3ducmV2LnhtbFBLBQYAAAAABAAEAPkAAACUAwAAAAA=&#10;" strokeweight="1.75pt"/>
              <v:line id="Line 1311" o:spid="_x0000_s1191" style="position:absolute;visibility:visible;mso-wrap-style:square" from="16784,15660" to="16785,16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K0T8UAAADbAAAADwAAAGRycy9kb3ducmV2LnhtbESPT2vCQBTE7wW/w/IEb3VjDlaiq4hU&#10;KrTF/wdvj+wziWbfhuxWUz+9Kwgeh5n5DTOaNKYUF6pdYVlBrxuBIE6tLjhTsNvO3wcgnEfWWFom&#10;Bf/kYDJuvY0w0fbKa7psfCYChF2CCnLvq0RKl+Zk0HVtRRy8o60N+iDrTOoarwFuShlHUV8aLDgs&#10;5FjRLKf0vPkzCn4X6Y/9PgxW0sbLz9tptr+5r7lSnXYzHYLw1PhX+NleaAXxBzy+hB8gx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K0T8UAAADbAAAADwAAAAAAAAAA&#10;AAAAAAChAgAAZHJzL2Rvd25yZXYueG1sUEsFBgAAAAAEAAQA+QAAAJMDAAAAAA==&#10;" strokeweight="1.75pt"/>
              <v:line id="Line 1312" o:spid="_x0000_s1192" style="position:absolute;visibility:visible;mso-wrap-style:square" from="23028,15660" to="23029,16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0gPcMAAADbAAAADwAAAGRycy9kb3ducmV2LnhtbERPz2vCMBS+C/sfwhvspul6EOmMMkRZ&#10;wY1ptx28PZpn29m8lCSrnX+9OQgeP77f8+VgWtGT841lBc+TBARxaXXDlYLvr814BsIHZI2tZVLw&#10;Tx6Wi4fRHDNtz7ynvgiViCHsM1RQh9BlUvqyJoN+YjviyB2tMxgidJXUDs8x3LQyTZKpNNhwbKix&#10;o1VN5an4Mwo+8vLdbg+znbTp5/ryu/q5+LeNUk+Pw+sLiEBDuItv7lwrSOPY+CX+ALm4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3tID3DAAAA2wAAAA8AAAAAAAAAAAAA&#10;AAAAoQIAAGRycy9kb3ducmV2LnhtbFBLBQYAAAAABAAEAPkAAACRAwAAAAA=&#10;" strokeweight="1.75pt"/>
              <v:line id="Line 1313" o:spid="_x0000_s1193" style="position:absolute;visibility:visible;mso-wrap-style:square" from="23030,16044" to="23540,16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GFpsUAAADbAAAADwAAAGRycy9kb3ducmV2LnhtbESPT2vCQBTE74LfYXmCN92Yg2jqKiKK&#10;Qlv80/bg7ZF9JtHs25Ddauqn7wqCx2FmfsNMZo0pxZVqV1hWMOhHIIhTqwvOFHx/rXojEM4jaywt&#10;k4I/cjCbtlsTTLS98Z6uB5+JAGGXoILc+yqR0qU5GXR9WxEH72Rrgz7IOpO6xluAm1LGUTSUBgsO&#10;CzlWtMgpvRx+jYLPTfph34+jnbTxdnk/L37ubr1Sqttp5m8gPDX+FX62N1pBPIbHl/AD5PQ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qGFpsUAAADbAAAADwAAAAAAAAAA&#10;AAAAAAChAgAAZHJzL2Rvd25yZXYueG1sUEsFBgAAAAAEAAQA+QAAAJMDAAAAAA==&#10;" strokeweight="1.75pt"/>
              <v:line id="Line 1314" o:spid="_x0000_s1194" style="position:absolute;visibility:visible;mso-wrap-style:square" from="13050,15951" to="16792,15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<v:line id="Line 1315" o:spid="_x0000_s1195" style="position:absolute;visibility:visible;mso-wrap-style:square" from="14727,15660" to="14728,16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4ffcQAAADbAAAADwAAAGRycy9kb3ducmV2LnhtbESPT4vCMBTE74LfITzBm6YqLFKNIrKy&#10;wu7i/4O3R/Nsq81LabLa9dMbQfA4zMxvmPG0NoW4UuVyywp63QgEcWJ1zqmC/W7RGYJwHlljYZkU&#10;/JOD6aTZGGOs7Y03dN36VAQIuxgVZN6XsZQuycig69qSOHgnWxn0QVap1BXeAtwUsh9FH9JgzmEh&#10;w5LmGSWX7Z9R8LtMfuz3cbiWtr/6vJ/nh7v7WijVbtWzEQhPtX+HX+2lVjDowfNL+AFy8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Dh99xAAAANsAAAAPAAAAAAAAAAAA&#10;AAAAAKECAABkcnMvZG93bnJldi54bWxQSwUGAAAAAAQABAD5AAAAkgMAAAAA&#10;" strokeweight="1.75pt"/>
              <v:group id="Group 1316" o:spid="_x0000_s1196" style="position:absolute;left:23055;top:16079;width:433;height:433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<v:shape id="Freeform 1317" o:spid="_x0000_s1197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q4OsYA&#10;AADbAAAADwAAAGRycy9kb3ducmV2LnhtbESPQWvCQBSE74X+h+UVvBTdRGnR6CpFkXrpQVMUb8/s&#10;MxuafRuyW43/3i0UPA4z8w0zW3S2FhdqfeVYQTpIQBAXTldcKvjO1/0xCB+QNdaOScGNPCzmz08z&#10;zLS78pYuu1CKCGGfoQITQpNJ6QtDFv3ANcTRO7vWYoiyLaVu8RrhtpbDJHmXFiuOCwYbWhoqfna/&#10;VkF+ONa3yen17fCZfu1Dvkor06yV6r10H1MQgbrwCP+3N1rBaAR/X+IP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q4OsYAAADbAAAADwAAAAAAAAAAAAAAAACYAgAAZHJz&#10;L2Rvd25yZXYueG1sUEsFBgAAAAAEAAQA9QAAAIsDAAAAAA=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18" o:spid="_x0000_s119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Ui6cIA&#10;AADbAAAADwAAAGRycy9kb3ducmV2LnhtbESP0WrCQBRE3wv+w3IF3+omNUhJXUULim/W2A+4zd4m&#10;odm7YXdN4t+7QsHHYWbOMKvNaFrRk/ONZQXpPAFBXFrdcKXg+7J/fQfhA7LG1jIpuJGHzXryssJc&#10;24HP1BehEhHCPkcFdQhdLqUvazLo57Yjjt6vdQZDlK6S2uEQ4aaVb0mylAYbjgs1dvRZU/lXXI2C&#10;0xAam/6M6fKSfbndwZ2G7NYrNZuO2w8QgcbwDP+3j1rBIoP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JSLpwgAAANsAAAAPAAAAAAAAAAAAAAAAAJgCAABkcnMvZG93&#10;bnJldi54bWxQSwUGAAAAAAQABAD1AAAAhwMAAAAA&#10;" filled="f" stroked="f" strokeweight="1.25pt">
                  <v:textbox inset="1pt,1pt,1pt,1pt">
                    <w:txbxContent>
                      <w:p w:rsidR="00DE6FC5" w:rsidRDefault="00DE6FC5">
                        <w:pPr>
                          <w:spacing w:before="60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\* MERGEFORMAT </w:instrText>
                        </w:r>
                        <w:r>
                          <w:fldChar w:fldCharType="separate"/>
                        </w:r>
                        <w:r w:rsidR="00527AAC">
                          <w:rPr>
                            <w:noProof/>
                          </w:rPr>
                          <w:t>5</w:t>
                        </w:r>
                        <w:r>
                          <w:fldChar w:fldCharType="end"/>
                        </w:r>
                      </w:p>
                    </w:txbxContent>
                  </v:textbox>
                </v:rect>
              </v:group>
              <v:group id="Group 1319" o:spid="_x0000_s1199" style="position:absolute;left:15315;top:15983;width:865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<v:shape id="Freeform 1320" o:spid="_x0000_s1200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0bosYA&#10;AADbAAAADwAAAGRycy9kb3ducmV2LnhtbESPQWvCQBSE74X+h+UJXopuYmmoqauIIu2lB01RvL1m&#10;n9nQ7NuQXTX++26h4HGYmW+Y2aK3jbhQ52vHCtJxAoK4dLrmSsFXsRm9gvABWWPjmBTcyMNi/vgw&#10;w1y7K2/psguViBD2OSowIbS5lL40ZNGPXUscvZPrLIYou0rqDq8Rbhs5SZJMWqw5LhhsaWWo/Nmd&#10;rYLicGxu0++nl8N7+rkPxTqtTbtRajjol28gAvXhHv5vf2gFzxn8fYk/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0bosYAAADbAAAADwAAAAAAAAAAAAAAAACYAgAAZHJz&#10;L2Rvd25yZXYueG1sUEsFBgAAAAAEAAQA9QAAAIsDAAAAAA=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21" o:spid="_x0000_s1201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e8nsMA&#10;AADbAAAADwAAAGRycy9kb3ducmV2LnhtbESP0WrCQBRE3wv+w3IF3+omKlpSV1FB6Zs1+gG32dsk&#10;mL0bdtck/n23UOjjMDNnmPV2MI3oyPnasoJ0moAgLqyuuVRwux5f30D4gKyxsUwKnuRhuxm9rDHT&#10;tucLdXkoRYSwz1BBFUKbSemLigz6qW2Jo/dtncEQpSuldthHuGnkLEmW0mDNcaHClg4VFff8YRSc&#10;+1Db9GtIl9fFp9uf3LlfPDulJuNh9w4i0BD+w3/tD61gvoLfL/EH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e8nsMAAADbAAAADwAAAAAAAAAAAAAAAACYAgAAZHJzL2Rv&#10;d25yZXYueG1sUEsFBgAAAAAEAAQA9QAAAIgDAAAAAA==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322" o:spid="_x0000_s1202" style="position:absolute;left:16179;top:15983;width:577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<v:shape id="Freeform 1323" o:spid="_x0000_s1203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KP0MYA&#10;AADbAAAADwAAAGRycy9kb3ducmV2LnhtbESPQWvCQBSE74X+h+UJXopuYmkxqauIIu2lB01RvL1m&#10;n9nQ7NuQXTX++26h4HGYmW+Y2aK3jbhQ52vHCtJxAoK4dLrmSsFXsRlNQfiArLFxTApu5GExf3yY&#10;Ya7dlbd02YVKRAj7HBWYENpcSl8asujHriWO3sl1FkOUXSV1h9cIt42cJMmrtFhzXDDY0spQ+bM7&#10;WwXF4djcsu+nl8N7+rkPxTqtTbtRajjol28gAvXhHv5vf2gFzxn8fYk/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2KP0MYAAADbAAAADwAAAAAAAAAAAAAAAACYAgAAZHJz&#10;L2Rvd25yZXYueG1sUEsFBgAAAAAEAAQA9QAAAIsDAAAAAA=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24" o:spid="_x0000_s1204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Xl78A&#10;AADbAAAADwAAAGRycy9kb3ducmV2LnhtbERPy4rCMBTdD/gP4QruxrRDEalGUWHEnY/OB9xprm2x&#10;uSlJbOvfTxYDLg/nvd6OphU9Od9YVpDOExDEpdUNVwp+iu/PJQgfkDW2lknBizxsN5OPNebaDnyl&#10;/hYqEUPY56igDqHLpfRlTQb93HbEkbtbZzBE6CqpHQ4x3LTyK0kW0mDDsaHGjg41lY/b0yg4D6Gx&#10;6e+YLors4vZHdx6yV6/UbDruViACjeEt/neftIIsro9f4g+Qm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GFeXvwAAANsAAAAPAAAAAAAAAAAAAAAAAJgCAABkcnMvZG93bnJl&#10;di54bWxQSwUGAAAAAAQABAD1AAAAhAMAAAAA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325" o:spid="_x0000_s1205" style="position:absolute;left:14734;top:15972;width:604;height:360" coordorigin=",-731" coordsize="20929,249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shape id="Freeform 1326" o:spid="_x0000_s1206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Bu3MYA&#10;AADbAAAADwAAAGRycy9kb3ducmV2LnhtbESPQWvCQBSE7wX/w/KEXopuIm3R6CqiSHvpQVMUb8/s&#10;MxvMvg3ZrcZ/3y0UPA4z8w0zW3S2FldqfeVYQTpMQBAXTldcKvjON4MxCB+QNdaOScGdPCzmvacZ&#10;ZtrdeEvXXShFhLDPUIEJocmk9IUhi37oGuLonV1rMUTZllK3eItwW8tRkrxLixXHBYMNrQwVl92P&#10;VZAfjvV9cnp5O3ykX/uQr9PKNBulnvvdcgoiUBce4f/2p1bwOoK/L/EH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Bu3MYAAADbAAAADwAAAAAAAAAAAAAAAACYAgAAZHJz&#10;L2Rvd25yZXYueG1sUEsFBgAAAAAEAAQA9QAAAIsDAAAAAA=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27" o:spid="_x0000_s1207" style="position:absolute;left:752;top:-731;width:20177;height:249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rJ4MIA&#10;AADbAAAADwAAAGRycy9kb3ducmV2LnhtbESP0WrCQBRE3wv+w3IF3+omNUhJXUULim/W2A+4zd4m&#10;odm7YXdN4t+7QsHHYWbOMKvNaFrRk/ONZQXpPAFBXFrdcKXg+7J/fQfhA7LG1jIpuJGHzXryssJc&#10;24HP1BehEhHCPkcFdQhdLqUvazLo57Yjjt6vdQZDlK6S2uEQ4aaVb0mylAYbjgs1dvRZU/lXXI2C&#10;0xAam/6M6fKSfbndwZ2G7NYrNZuO2w8QgcbwDP+3j1pBtoD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ysngwgAAANsAAAAPAAAAAAAAAAAAAAAAAJgCAABkcnMvZG93&#10;bnJldi54bWxQSwUGAAAAAAQABAD1AAAAhwMAAAAA&#10;" filled="f" stroked="f" strokeweight="1.25pt">
                  <v:textbox inset="1pt,1pt,1pt,1pt">
                    <w:txbxContent>
                      <w:p w:rsidR="00DE6FC5" w:rsidRPr="002C487F" w:rsidRDefault="00DE6FC5" w:rsidP="00DE6FC5">
                        <w:pPr>
                          <w:rPr>
                            <w:sz w:val="20"/>
                          </w:rPr>
                        </w:pPr>
                      </w:p>
                    </w:txbxContent>
                  </v:textbox>
                </v:rect>
              </v:group>
              <v:group id="Group 1328" o:spid="_x0000_s1208" style="position:absolute;left:14166;top:15909;width:577;height:363" coordorigin=",-5121" coordsize="20000,25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shape id="Freeform 1329" o:spid="_x0000_s1209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n2qMYA&#10;AADbAAAADwAAAGRycy9kb3ducmV2LnhtbESPQWvCQBSE7wX/w/KEXkrdpKi0qatIi+ilB4009Paa&#10;fc0Gs29DdtX4712h4HGYmW+Y2aK3jThR52vHCtJRAoK4dLrmSsE+Xz2/gvABWWPjmBRcyMNiPniY&#10;Yabdmbd02oVKRAj7DBWYENpMSl8asuhHriWO3p/rLIYou0rqDs8Rbhv5kiRTabHmuGCwpQ9D5WF3&#10;tAry4qe5vP0+TYp1+vUd8s+0Nu1Kqcdhv3wHEagP9/B/e6MVjCdw+xJ/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in2qMYAAADbAAAADwAAAAAAAAAAAAAAAACYAgAAZHJz&#10;L2Rvd25yZXYueG1sUEsFBgAAAAAEAAQA9QAAAIsDAAAAAA=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30" o:spid="_x0000_s1210" style="position:absolute;top:-5121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1qeMIA&#10;AADbAAAADwAAAGRycy9kb3ducmV2LnhtbESP0WrCQBRE3wv+w3KFvtVNSggluooKim+26gdcs9ck&#10;mL0bdrdJ/PtuQfBxmJkzzGI1mlb05HxjWUE6S0AQl1Y3XCm4nHcfXyB8QNbYWiYFD/KwWk7eFlho&#10;O/AP9adQiQhhX6CCOoSukNKXNRn0M9sRR+9mncEQpaukdjhEuGnlZ5Lk0mDDcaHGjrY1lffTr1Fw&#10;HEJj0+uY5ufs22327jhkj16p9+m4noMINIZX+Nk+aAVZDv9f4g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vWp4wgAAANsAAAAPAAAAAAAAAAAAAAAAAJgCAABkcnMvZG93&#10;bnJldi54bWxQSwUGAAAAAAQABAD1AAAAhwMAAAAA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331" o:spid="_x0000_s1211" style="position:absolute;left:15307;top:15695;width:865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<v:shape id="Freeform 1332" o:spid="_x0000_s1212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hZNsMA&#10;AADbAAAADwAAAGRycy9kb3ducmV2LnhtbERPz2vCMBS+C/sfwhvsIjatbEO7RhkTmZcdZkXx9ta8&#10;NWXNS2kyrf+9OQgeP77fxXKwrThR7xvHCrIkBUFcOd1wrWBXriczED4ga2wdk4ILeVguHkYF5tqd&#10;+ZtO21CLGMI+RwUmhC6X0leGLPrEdcSR+3W9xRBhX0vd4zmG21ZO0/RVWmw4Nhjs6MNQ9bf9twrK&#10;w7G9zH/GL4fP7GsfylXWmG6t1NPj8P4GItAQ7uKbe6MVPMex8Uv8AXJ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hZNsMAAADbAAAADwAAAAAAAAAAAAAAAACYAgAAZHJzL2Rv&#10;d25yZXYueG1sUEsFBgAAAAAEAAQA9QAAAIgDAAAAAA=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33" o:spid="_x0000_s1213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L+CsIA&#10;AADbAAAADwAAAGRycy9kb3ducmV2LnhtbESP0WrCQBRE3wX/YbmCb7pJCdKmrqIFxTdt7AfcZm+T&#10;0OzdsLsm8e/dQsHHYWbOMOvtaFrRk/ONZQXpMgFBXFrdcKXg63pYvILwAVlja5kU3MnDdjOdrDHX&#10;duBP6otQiQhhn6OCOoQul9KXNRn0S9sRR+/HOoMhSldJ7XCIcNPKlyRZSYMNx4UaO/qoqfwtbkbB&#10;eQiNTb/HdHXNLm5/dOchu/dKzWfj7h1EoDE8w//tk1aQvcHfl/gD5O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v4KwgAAANsAAAAPAAAAAAAAAAAAAAAAAJgCAABkcnMvZG93&#10;bnJldi54bWxQSwUGAAAAAAQABAD1AAAAhwMAAAAA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334" o:spid="_x0000_s1214" style="position:absolute;left:16168;top:15690;width:577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shape id="Freeform 1335" o:spid="_x0000_s1215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tmdsYA&#10;AADbAAAADwAAAGRycy9kb3ducmV2LnhtbESPQWvCQBSE74X+h+UVvBTdpGCxMRsRi+ilhxqpeHtm&#10;X7Oh2bchu2r8991CweMwM98w+WKwrbhQ7xvHCtJJAoK4crrhWsG+XI9nIHxA1tg6JgU38rAoHh9y&#10;zLS78idddqEWEcI+QwUmhC6T0leGLPqJ64ij9+16iyHKvpa6x2uE21a+JMmrtNhwXDDY0cpQ9bM7&#10;WwXl4dje3k7P08Mm/fgK5XvamG6t1OhpWM5BBBrCPfzf3moF0xT+vsQfI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MtmdsYAAADbAAAADwAAAAAAAAAAAAAAAACYAgAAZHJz&#10;L2Rvd25yZXYueG1sUEsFBgAAAAAEAAQA9QAAAIsDAAAAAA=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36" o:spid="_x0000_s1216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/6psMA&#10;AADbAAAADwAAAGRycy9kb3ducmV2LnhtbESPzWrDMBCE74W8g9hAbo1s44bgRglNoKE3t0keYGNt&#10;bVNrZSTVP29fFQo9DjPzDbM7TKYTAznfWlaQrhMQxJXVLdcKbtfXxy0IH5A1dpZJwUweDvvFww4L&#10;bUf+oOESahEh7AtU0ITQF1L6qiGDfm174uh9WmcwROlqqR2OEW46mSXJRhpsOS402NOpoerr8m0U&#10;lGNobXqf0s01f3fHsyvHfB6UWi2nl2cQgabwH/5rv2kFTxn8fok/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/6psMAAADbAAAADwAAAAAAAAAAAAAAAACYAgAAZHJzL2Rv&#10;d25yZXYueG1sUEsFBgAAAAAEAAQA9QAAAIgDAAAAAA==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337" o:spid="_x0000_s1217" style="position:absolute;left:14739;top:15718;width:577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shape id="Freeform 1338" o:spid="_x0000_s1218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zF7sYA&#10;AADbAAAADwAAAGRycy9kb3ducmV2LnhtbESPQWvCQBSE7wX/w/KEXkrdpKi0qatIi+ilB4009Paa&#10;fc0Gs29DdtX4712h4HGYmW+Y2aK3jThR52vHCtJRAoK4dLrmSsE+Xz2/gvABWWPjmBRcyMNiPniY&#10;Yabdmbd02oVKRAj7DBWYENpMSl8asuhHriWO3p/rLIYou0rqDs8Rbhv5kiRTabHmuGCwpQ9D5WF3&#10;tAry4qe5vP0+TYp1+vUd8s+0Nu1Kqcdhv3wHEagP9/B/e6MVTMZw+xJ/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LzF7sYAAADbAAAADwAAAAAAAAAAAAAAAACYAgAAZHJz&#10;L2Rvd25yZXYueG1sUEsFBgAAAAAEAAQA9QAAAIsDAAAAAA=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39" o:spid="_x0000_s1219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Zi0sEA&#10;AADbAAAADwAAAGRycy9kb3ducmV2LnhtbESP0YrCMBRE34X9h3AXfNO0oiLVKCrs4pur7gfcba5t&#10;sbkpSWzr3xthwcdhZs4wq01vatGS85VlBek4AUGcW11xoeD38jVagPABWWNtmRQ8yMNm/TFYYaZt&#10;xydqz6EQEcI+QwVlCE0mpc9LMujHtiGO3tU6gyFKV0jtsItwU8tJksylwYrjQokN7UvKb+e7UXDs&#10;QmXTvz6dX6Y/bvftjt300So1/Oy3SxCB+vAO/7cPWsFsBq8v8Q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2YtLBAAAA2wAAAA8AAAAAAAAAAAAAAAAAmAIAAGRycy9kb3du&#10;cmV2LnhtbFBLBQYAAAAABAAEAPUAAACGAwAAAAA=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340" o:spid="_x0000_s1220" style="position:absolute;left:14171;top:15718;width:577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<v:shape id="Freeform 1341" o:spid="_x0000_s1221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5bmcYA&#10;AADbAAAADwAAAGRycy9kb3ducmV2LnhtbESPQWvCQBSE74X+h+UVvBTdRLDV6CpFkXrpQVMUb8/s&#10;MxuafRuyW43/3i0UPA4z8w0zW3S2FhdqfeVYQTpIQBAXTldcKvjO1/0xCB+QNdaOScGNPCzmz08z&#10;zLS78pYuu1CKCGGfoQITQpNJ6QtDFv3ANcTRO7vWYoiyLaVu8RrhtpbDJHmTFiuOCwYbWhoqfna/&#10;VkF+ONa3yel1dPhMv/YhX6WVadZK9V66jymIQF14hP/bG61g9A5/X+IP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5bmcYAAADbAAAADwAAAAAAAAAAAAAAAACYAgAAZHJz&#10;L2Rvd25yZXYueG1sUEsFBgAAAAAEAAQA9QAAAIsDAAAAAA=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42" o:spid="_x0000_s1222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fNTL4A&#10;AADbAAAADwAAAGRycy9kb3ducmV2LnhtbERPzYrCMBC+L/gOYQRva1pRkWoUFRRv7qoPMDZjW2wm&#10;JYltfXtzWNjjx/e/2vSmFi05X1lWkI4TEMS51RUXCm7Xw/cChA/IGmvLpOBNHjbrwdcKM207/qX2&#10;EgoRQ9hnqKAMocmk9HlJBv3YNsSRe1hnMEToCqkddjHc1HKSJHNpsOLYUGJD+5Ly5+VlFJy7UNn0&#10;3qfz6/TH7Y7u3E3frVKjYb9dggjUh3/xn/ukFczi2Pgl/gC5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m3zUy+AAAA2wAAAA8AAAAAAAAAAAAAAAAAmAIAAGRycy9kb3ducmV2&#10;LnhtbFBLBQYAAAAABAAEAPUAAACDAwAAAAA=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343" o:spid="_x0000_s1223" style="position:absolute;left:13587;top:15718;width:577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344" o:spid="_x0000_s1224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sJUMMA&#10;AADbAAAADwAAAGRycy9kb3ducmV2LnhtbERPz2vCMBS+D/wfwhN2GZp2MNHOKLJRtouHWbHs9ta8&#10;NcXmpTRZrf+9OQw8fny/19vRtmKg3jeOFaTzBARx5XTDtYJjkc+WIHxA1tg6JgVX8rDdTB7WmGl3&#10;4S8aDqEWMYR9hgpMCF0mpa8MWfRz1xFH7tf1FkOEfS11j5cYblv5nCQLabHh2GCwozdD1fnwZxUU&#10;5Xd7Xf08vZQf6f4Uive0MV2u1ON03L2CCDSGu/jf/akVLOL6+CX+AL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sJUMMAAADbAAAADwAAAAAAAAAAAAAAAACYAgAAZHJzL2Rv&#10;d25yZXYueG1sUEsFBgAAAAAEAAQA9QAAAIgDAAAAAA=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45" o:spid="_x0000_s1225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GubMIA&#10;AADbAAAADwAAAGRycy9kb3ducmV2LnhtbESPzWrDMBCE74W8g9hAb7XsEkxxooQ2kJCb2zgPsLG2&#10;tqm1MpLqn7evCoUeh5n5htkdZtOLkZzvLCvIkhQEcW11x42CW3V6egHhA7LG3jIpWMjDYb962GGh&#10;7cQfNF5DIyKEfYEK2hCGQkpft2TQJ3Ygjt6ndQZDlK6R2uEU4aaXz2maS4Mdx4UWBzq2VH9dv42C&#10;cgqdze5zllebd/d2duW0WUalHtfz6xZEoDn8h//aF60gz+D3S/wB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4a5swgAAANsAAAAPAAAAAAAAAAAAAAAAAJgCAABkcnMvZG93&#10;bnJldi54bWxQSwUGAAAAAAQABAD1AAAAhwMAAAAA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346" o:spid="_x0000_s1226" style="position:absolute;left:13033;top:15718;width:577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<v:shape id="Freeform 1347" o:spid="_x0000_s1227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mXJ8YA&#10;AADbAAAADwAAAGRycy9kb3ducmV2LnhtbESPQWvCQBSE74X+h+UJXopuYmmoqauIIu2lB01RvL1m&#10;n9nQ7NuQXTX++26h4HGYmW+Y2aK3jbhQ52vHCtJxAoK4dLrmSsFXsRm9gvABWWPjmBTcyMNi/vgw&#10;w1y7K2/psguViBD2OSowIbS5lL40ZNGPXUscvZPrLIYou0rqDq8Rbhs5SZJMWqw5LhhsaWWo/Nmd&#10;rYLicGxu0++nl8N7+rkPxTqtTbtRajjol28gAvXhHv5vf2gF2TP8fYk/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mXJ8YAAADbAAAADwAAAAAAAAAAAAAAAACYAgAAZHJz&#10;L2Rvd25yZXYueG1sUEsFBgAAAAAEAAQA9QAAAIsDAAAAAA=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48" o:spid="_x0000_s122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YN9MIA&#10;AADbAAAADwAAAGRycy9kb3ducmV2LnhtbESP0WrCQBRE3wv+w3KFvtVNSggluooKim+26gdcs9ck&#10;mL0bdrdJ/PtuQfBxmJkzzGI1mlb05HxjWUE6S0AQl1Y3XCm4nHcfXyB8QNbYWiYFD/KwWk7eFlho&#10;O/AP9adQiQhhX6CCOoSukNKXNRn0M9sRR+9mncEQpaukdjhEuGnlZ5Lk0mDDcaHGjrY1lffTr1Fw&#10;HEJj0+uY5ufs22327jhkj16p9+m4noMINIZX+Nk+aAV5Bv9f4g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lg30wgAAANsAAAAPAAAAAAAAAAAAAAAAAJgCAABkcnMvZG93&#10;bnJldi54bWxQSwUGAAAAAAQABAD1AAAAhwMAAAAA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shape id="Text Box 1349" o:spid="_x0000_s1229" type="#_x0000_t202" style="position:absolute;left:13071;top:16298;width:4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hyUs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IclLEAAAA2wAAAA8AAAAAAAAAAAAAAAAAmAIAAGRycy9k&#10;b3ducmV2LnhtbFBLBQYAAAAABAAEAPUAAACJAwAAAAA=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b/>
                          <w:bCs/>
                          <w:sz w:val="16"/>
                        </w:rPr>
                      </w:pPr>
                      <w:r>
                        <w:rPr>
                          <w:b/>
                          <w:bCs/>
                          <w:sz w:val="16"/>
                        </w:rPr>
                        <w:t>Изм.</w:t>
                      </w:r>
                    </w:p>
                  </w:txbxContent>
                </v:textbox>
              </v:shape>
              <v:shape id="Text Box 1350" o:spid="_x0000_s1230" type="#_x0000_t202" style="position:absolute;left:13591;top:16298;width:5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rsJcQA&#10;AADbAAAADwAAAGRycy9kb3ducmV2LnhtbESPQWvCQBSE74X+h+UJ3pqNPQRNXUWkhUJBjPHQ4zP7&#10;TBazb9PsVuO/dwXB4zAz3zDz5WBbcabeG8cKJkkKgrhy2nCtYF9+vU1B+ICssXVMCq7kYbl4fZlj&#10;rt2FCzrvQi0ihH2OCpoQulxKXzVk0SeuI47e0fUWQ5R9LXWPlwi3rXxP00xaNBwXGuxo3VB12v1b&#10;BatfLj7N3+awLY6FKctZyj/ZSanxaFh9gAg0hGf40f7WCrIM7l/i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a7CXEAAAA2wAAAA8AAAAAAAAAAAAAAAAAmAIAAGRycy9k&#10;b3ducmV2LnhtbFBLBQYAAAAABAAEAPUAAACJAwAAAAA=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b/>
                          <w:bCs/>
                          <w:spacing w:val="-10"/>
                          <w:sz w:val="16"/>
                        </w:rPr>
                        <w:t>Кол</w:t>
                      </w:r>
                      <w:r>
                        <w:rPr>
                          <w:spacing w:val="-10"/>
                          <w:sz w:val="16"/>
                        </w:rPr>
                        <w:t>.</w:t>
                      </w:r>
                      <w:r>
                        <w:rPr>
                          <w:b/>
                          <w:bCs/>
                          <w:spacing w:val="-10"/>
                          <w:sz w:val="16"/>
                        </w:rPr>
                        <w:t>уч.</w:t>
                      </w:r>
                    </w:p>
                  </w:txbxContent>
                </v:textbox>
              </v:shape>
              <v:shape id="Text Box 1351" o:spid="_x0000_s1231" type="#_x0000_t202" style="position:absolute;left:14151;top:16298;width:5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ZJvs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kH6DL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1km+xQAAANsAAAAPAAAAAAAAAAAAAAAAAJgCAABkcnMv&#10;ZG93bnJldi54bWxQSwUGAAAAAAQABAD1AAAAigMAAAAA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b/>
                          <w:bCs/>
                          <w:sz w:val="16"/>
                        </w:rPr>
                      </w:pPr>
                      <w:r>
                        <w:rPr>
                          <w:b/>
                          <w:bCs/>
                          <w:sz w:val="16"/>
                        </w:rPr>
                        <w:t>Лист</w:t>
                      </w:r>
                    </w:p>
                  </w:txbxContent>
                </v:textbox>
              </v:shape>
              <v:shape id="Text Box 1352" o:spid="_x0000_s1232" type="#_x0000_t202" style="position:absolute;left:14721;top:16281;width:57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ndzM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s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0ndzMAAAADbAAAADwAAAAAAAAAAAAAAAACYAgAAZHJzL2Rvd25y&#10;ZXYueG1sUEsFBgAAAAAEAAQA9QAAAIUDAAAAAA==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b/>
                          <w:bCs/>
                          <w:sz w:val="18"/>
                        </w:rPr>
                      </w:pPr>
                      <w:r>
                        <w:rPr>
                          <w:b/>
                          <w:bCs/>
                          <w:spacing w:val="-6"/>
                          <w:sz w:val="16"/>
                        </w:rPr>
                        <w:t>№ док</w:t>
                      </w:r>
                      <w:r>
                        <w:rPr>
                          <w:b/>
                          <w:bCs/>
                          <w:sz w:val="18"/>
                        </w:rPr>
                        <w:t>.</w:t>
                      </w:r>
                    </w:p>
                  </w:txbxContent>
                </v:textbox>
              </v:shape>
              <v:shape id="Text Box 1353" o:spid="_x0000_s1233" type="#_x0000_t202" style="position:absolute;left:15381;top:16298;width:7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V4V8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kM7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V4V8MAAADbAAAADwAAAAAAAAAAAAAAAACYAgAAZHJzL2Rv&#10;d25yZXYueG1sUEsFBgAAAAAEAAQA9QAAAIgDAAAAAA==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b/>
                          <w:bCs/>
                          <w:sz w:val="16"/>
                        </w:rPr>
                      </w:pPr>
                      <w:r>
                        <w:rPr>
                          <w:b/>
                          <w:bCs/>
                          <w:sz w:val="16"/>
                        </w:rPr>
                        <w:t>Подп.</w:t>
                      </w:r>
                    </w:p>
                  </w:txbxContent>
                </v:textbox>
              </v:shape>
              <v:shape id="Text Box 1354" o:spid="_x0000_s1234" type="#_x0000_t202" style="position:absolute;left:16101;top:16298;width:68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HF8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uD5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5kcXwgAAANsAAAAPAAAAAAAAAAAAAAAAAJgCAABkcnMvZG93&#10;bnJldi54bWxQSwUGAAAAAAQABAD1AAAAhwMAAAAA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b/>
                          <w:bCs/>
                          <w:sz w:val="16"/>
                        </w:rPr>
                      </w:pPr>
                      <w:r>
                        <w:rPr>
                          <w:b/>
                          <w:bCs/>
                          <w:sz w:val="16"/>
                        </w:rPr>
                        <w:t>Дата</w:t>
                      </w:r>
                    </w:p>
                  </w:txbxContent>
                </v:textbox>
              </v:shape>
              <v:line id="Line 1355" o:spid="_x0000_s1235" style="position:absolute;visibility:visible;mso-wrap-style:square" from="13042,15646" to="13043,16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SmvcQAAADbAAAADwAAAGRycy9kb3ducmV2LnhtbESPT4vCMBTE74LfITzBm6Z6cKUaRWRl&#10;hd3F/wdvj+bZVpuX0mS166c3guBxmJnfMONpbQpxpcrllhX0uhEI4sTqnFMF+92iMwThPLLGwjIp&#10;+CcH00mzMcZY2xtv6Lr1qQgQdjEqyLwvYyldkpFB17UlcfBOtjLog6xSqSu8BbgpZD+KBtJgzmEh&#10;w5LmGSWX7Z9R8LtMfuz3cbiWtr/6vJ/nh7v7WijVbtWzEQhPtX+HX+2lVvDRg+eX8APk5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ZKa9xAAAANsAAAAPAAAAAAAAAAAA&#10;AAAAAKECAABkcnMvZG93bnJldi54bWxQSwUGAAAAAAQABAD5AAAAkgMAAAAA&#10;" strokeweight="1.75pt"/>
              <v:rect id="Rectangle 1404" o:spid="_x0000_s1236" style="position:absolute;left:1136;top:351;width:22394;height:16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7FCsUA&#10;AADbAAAADwAAAGRycy9kb3ducmV2LnhtbESPQWvCQBSE70L/w/KE3nSjxbakbkJpGxTxUitIb8/s&#10;MwnNvg3ZNYn/3i0IHoeZ+YZZpoOpRUetqywrmE0jEMS51RUXCvY/2eQVhPPIGmvLpOBCDtLkYbTE&#10;WNuev6nb+UIECLsYFZTeN7GULi/JoJvahjh4J9sa9EG2hdQt9gFuajmPomdpsOKwUGJDHyXlf7uz&#10;UbDIj5vCuK/Pk9nqWXb5XXX14Umpx/Hw/gbC0+Dv4Vt7rRW8zOH/S/gBMr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rsUKxQAAANsAAAAPAAAAAAAAAAAAAAAAAJgCAABkcnMv&#10;ZG93bnJldi54bWxQSwUGAAAAAAQABAD1AAAAigMAAAAA&#10;" filled="f" strokeweight="1.75pt"/>
              <v:rect id="Rectangle 1405" o:spid="_x0000_s1237" style="position:absolute;left:1136;top:351;width:22394;height:16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JgkcUA&#10;AADbAAAADwAAAGRycy9kb3ducmV2LnhtbESPQWvCQBSE70L/w/KE3nRjxbakbkJpGxTxUitIb8/s&#10;MwnNvg3ZNYn/3i0IHoeZ+YZZpoOpRUetqywrmE0jEMS51RUXCvY/2eQVhPPIGmvLpOBCDtLkYbTE&#10;WNuev6nb+UIECLsYFZTeN7GULi/JoJvahjh4J9sa9EG2hdQt9gFuavkURc/SYMVhocSGPkrK/3Zn&#10;o2CRHzeFcV+fJ7PVs+zyu+rqw1ypx/Hw/gbC0+Dv4Vt7rRW8zOH/S/gBMr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4mCRxQAAANsAAAAPAAAAAAAAAAAAAAAAAJgCAABkcnMv&#10;ZG93bnJldi54bWxQSwUGAAAAAAQABAD1AAAAigMAAAAA&#10;" filled="f" strokeweight="1.75pt"/>
              <v:group id="Group 1493" o:spid="_x0000_s1238" style="position:absolute;left:455;top:14334;width:544;height:2160" coordorigin="455,14329" coordsize="544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shape id="Text Box 1286" o:spid="_x0000_s1239" type="#_x0000_t202" style="position:absolute;left:455;top:15180;width:283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e90sQA&#10;AADbAAAADwAAAGRycy9kb3ducmV2LnhtbESP3YrCMBSE7wXfIRzBO00Vd5VqFNlF2FUU/EG8PDTH&#10;tticlCbW7tubBcHLYWa+YWaLxhSipsrllhUM+hEI4sTqnFMFp+OqNwHhPLLGwjIp+CMHi3m7NcNY&#10;2wfvqT74VAQIuxgVZN6XsZQuycig69uSOHhXWxn0QVap1BU+AtwUchhFn9JgzmEhw5K+Mkpuh7tR&#10;MPrdNdt1bb7PG72+YJTYwfB0UarbaZZTEJ4a/w6/2j9awfgD/r+EH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XvdLEAAAA2wAAAA8AAAAAAAAAAAAAAAAAmAIAAGRycy9k&#10;b3ducmV2LnhtbFBLBQYAAAAABAAEAPUAAACJAwAAAAA=&#10;" filled="f" stroked="f" strokeweight="1.25pt">
                  <v:textbox style="layout-flow:vertical;mso-layout-flow-alt:bottom-to-top" inset="0,0,0,0">
                    <w:txbxContent>
                      <w:p w:rsidR="00DE6FC5" w:rsidRDefault="00DE6FC5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Инв.№ подл.</w:t>
                        </w:r>
                      </w:p>
                    </w:txbxContent>
                  </v:textbox>
                </v:shape>
                <v:shape id="Text Box 1490" o:spid="_x0000_s1240" type="#_x0000_t202" style="position:absolute;left:801;top:14329;width:198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ju5sEA&#10;AADbAAAADwAAAGRycy9kb3ducmV2LnhtbESP0YrCMBRE34X9h3CFfdNUxe5SjSIFcZ8EtR9waa5N&#10;sbnpNtHWv98sCD4OM3OGWW8H24gHdb52rGA2TUAQl07XXCkoLvvJNwgfkDU2jknBkzxsNx+jNWba&#10;9XyixzlUIkLYZ6jAhNBmUvrSkEU/dS1x9K6usxii7CqpO+wj3DZyniSptFhzXDDYUm6ovJ3vVsHx&#10;KU2/sMuizPP0mC5+93g7NEp9jofdCkSgIbzDr/aPVvCVwv+X+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o7ubBAAAA2wAAAA8AAAAAAAAAAAAAAAAAmAIAAGRycy9kb3du&#10;cmV2LnhtbFBLBQYAAAAABAAEAPUAAACGAwAAAAA=&#10;" filled="f" stroked="f">
                  <v:textbox style="layout-flow:vertical;mso-layout-flow-alt:bottom-to-top" inset="0,0,0,0">
                    <w:txbxContent>
                      <w:p w:rsidR="00DE6FC5" w:rsidRDefault="00DE6FC5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fldChar w:fldCharType="begin"/>
                        </w:r>
                        <w:r>
                          <w:rPr>
                            <w:sz w:val="20"/>
                          </w:rPr>
                          <w:instrText xml:space="preserve"> DOCVARIABLE  PR_NUM_INV_OLD  \* MERGEFORMAT </w:instrText>
                        </w:r>
                        <w:r>
                          <w:rPr>
                            <w:sz w:val="20"/>
                          </w:rPr>
                          <w:fldChar w:fldCharType="separate"/>
                        </w:r>
                        <w:r>
                          <w:rPr>
                            <w:sz w:val="20"/>
                          </w:rPr>
                          <w:t>R4.03263.2.0.14</w:t>
                        </w:r>
                        <w:r>
                          <w:rPr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group id="Group 1513" o:spid="_x0000_s1241" style="position:absolute;left:16761;top:15669;width:6180;height:900" coordorigin="16821,14224" coordsize="666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<v:shape id="Text Box 1514" o:spid="_x0000_s1242" type="#_x0000_t202" style="position:absolute;left:16821;top:14224;width:66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    <v:textbox>
                    <w:txbxContent>
                      <w:p w:rsidR="00DE6FC5" w:rsidRDefault="00DE6FC5">
                        <w:pPr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fldChar w:fldCharType="begin"/>
                        </w:r>
                        <w:r>
                          <w:rPr>
                            <w:sz w:val="20"/>
                            <w:lang w:val="en-US"/>
                          </w:rPr>
                          <w:instrText xml:space="preserve"> DOCVARIABLE  PR_KOD  \* MERGEFORMAT </w:instrText>
                        </w:r>
                        <w:r>
                          <w:rPr>
                            <w:sz w:val="20"/>
                            <w:lang w:val="en-US"/>
                          </w:rPr>
                          <w:fldChar w:fldCharType="separate"/>
                        </w:r>
                        <w:r>
                          <w:rPr>
                            <w:sz w:val="20"/>
                            <w:lang w:val="en-US"/>
                          </w:rPr>
                          <w:t>R4.WZ73.3017.014.01.00.001</w:t>
                        </w:r>
                        <w:r>
                          <w:rPr>
                            <w:sz w:val="20"/>
                            <w:lang w:val="en-US"/>
                          </w:rPr>
                          <w:fldChar w:fldCharType="end"/>
                        </w:r>
                      </w:p>
                      <w:p w:rsidR="00DE6FC5" w:rsidRPr="006C4875" w:rsidRDefault="00DE6FC5">
                        <w:pPr>
                          <w:rPr>
                            <w:szCs w:val="24"/>
                            <w:lang w:val="en-US"/>
                          </w:rPr>
                        </w:pPr>
                        <w:r w:rsidRPr="006C4875">
                          <w:rPr>
                            <w:szCs w:val="24"/>
                            <w:lang w:val="en-US"/>
                          </w:rPr>
                          <w:fldChar w:fldCharType="begin"/>
                        </w:r>
                        <w:r w:rsidRPr="006C4875">
                          <w:rPr>
                            <w:szCs w:val="24"/>
                            <w:lang w:val="en-US"/>
                          </w:rPr>
                          <w:instrText xml:space="preserve"> DOCVARIABLE  ORG_KOD  \* MERGEFORMAT </w:instrText>
                        </w:r>
                        <w:r w:rsidRPr="006C4875">
                          <w:rPr>
                            <w:szCs w:val="24"/>
                            <w:lang w:val="en-US"/>
                          </w:rPr>
                          <w:fldChar w:fldCharType="separate"/>
                        </w:r>
                        <w:r>
                          <w:rPr>
                            <w:szCs w:val="24"/>
                            <w:lang w:val="en-US"/>
                          </w:rPr>
                          <w:t xml:space="preserve">ОВ.C0           </w:t>
                        </w:r>
                        <w:r w:rsidRPr="006C4875">
                          <w:rPr>
                            <w:szCs w:val="24"/>
                            <w:lang w:val="en-US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Text Box 1515" o:spid="_x0000_s1243" type="#_x0000_t202" style="position:absolute;left:21321;top:14464;width:21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ZxM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ZxMMAAADbAAAADwAAAAAAAAAAAAAAAACYAgAAZHJzL2Rv&#10;d25yZXYueG1sUEsFBgAAAAAEAAQA9QAAAIgDAAAAAA==&#10;" filled="f" stroked="f">
                  <v:textbox>
                    <w:txbxContent>
                      <w:p w:rsidR="00DE6FC5" w:rsidRDefault="00DE6FC5">
                        <w:pPr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fldChar w:fldCharType="begin"/>
                        </w:r>
                        <w:r>
                          <w:rPr>
                            <w:sz w:val="20"/>
                          </w:rPr>
                          <w:instrText xml:space="preserve"> DOCVARIABLE  PR_NUM_INV  \* MERGEFORMAT </w:instrText>
                        </w:r>
                        <w:r>
                          <w:rPr>
                            <w:sz w:val="20"/>
                          </w:rPr>
                          <w:fldChar w:fldCharType="separate"/>
                        </w:r>
                        <w:r>
                          <w:rPr>
                            <w:sz w:val="20"/>
                          </w:rPr>
                          <w:t>R4.03263.2.0.14</w:t>
                        </w:r>
                        <w:r>
                          <w:rPr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C5" w:rsidRDefault="00DE6FC5">
    <w:pPr>
      <w:pStyle w:val="a3"/>
      <w:spacing w:line="20" w:lineRule="exact"/>
      <w:rPr>
        <w:sz w:val="2"/>
      </w:rPr>
    </w:pPr>
  </w:p>
  <w:p w:rsidR="00DE6FC5" w:rsidRDefault="00DE6FC5">
    <w:pPr>
      <w:pStyle w:val="a3"/>
      <w:spacing w:line="20" w:lineRule="exact"/>
      <w:ind w:left="-567"/>
      <w:rPr>
        <w:sz w:val="2"/>
      </w:rPr>
    </w:pPr>
    <w:r>
      <w:rPr>
        <w:noProof/>
        <w:sz w:val="2"/>
      </w:rPr>
      <mc:AlternateContent>
        <mc:Choice Requires="wpg">
          <w:drawing>
            <wp:anchor distT="0" distB="0" distL="114300" distR="114300" simplePos="0" relativeHeight="251722240" behindDoc="0" locked="0" layoutInCell="1" allowOverlap="1" wp14:anchorId="3315F7B0" wp14:editId="6CCBF5D3">
              <wp:simplePos x="0" y="0"/>
              <wp:positionH relativeFrom="column">
                <wp:posOffset>-461825</wp:posOffset>
              </wp:positionH>
              <wp:positionV relativeFrom="paragraph">
                <wp:posOffset>57126</wp:posOffset>
              </wp:positionV>
              <wp:extent cx="14662785" cy="10036810"/>
              <wp:effectExtent l="0" t="0" r="24765" b="2540"/>
              <wp:wrapNone/>
              <wp:docPr id="312" name="Group 15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662785" cy="10036810"/>
                        <a:chOff x="451" y="351"/>
                        <a:chExt cx="23091" cy="16218"/>
                      </a:xfrm>
                    </wpg:grpSpPr>
                    <wps:wsp>
                      <wps:cNvPr id="313" name="Rectangle 1284"/>
                      <wps:cNvSpPr>
                        <a:spLocks noChangeArrowheads="1"/>
                      </wps:cNvSpPr>
                      <wps:spPr bwMode="auto">
                        <a:xfrm>
                          <a:off x="453" y="11680"/>
                          <a:ext cx="680" cy="4819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4" name="Line 1285"/>
                      <wps:cNvCnPr/>
                      <wps:spPr bwMode="auto">
                        <a:xfrm>
                          <a:off x="730" y="11676"/>
                          <a:ext cx="1" cy="4819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15" name="Text Box 1287"/>
                      <wps:cNvSpPr txBox="1">
                        <a:spLocks noChangeArrowheads="1"/>
                      </wps:cNvSpPr>
                      <wps:spPr bwMode="auto">
                        <a:xfrm>
                          <a:off x="455" y="13221"/>
                          <a:ext cx="283" cy="1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316" name="Text Box 1288"/>
                      <wps:cNvSpPr txBox="1">
                        <a:spLocks noChangeArrowheads="1"/>
                      </wps:cNvSpPr>
                      <wps:spPr bwMode="auto">
                        <a:xfrm>
                          <a:off x="467" y="11745"/>
                          <a:ext cx="283" cy="1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Взам.инв.№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317" name="Line 1289"/>
                      <wps:cNvCnPr/>
                      <wps:spPr bwMode="auto">
                        <a:xfrm>
                          <a:off x="462" y="15072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18" name="Line 1290"/>
                      <wps:cNvCnPr/>
                      <wps:spPr bwMode="auto">
                        <a:xfrm>
                          <a:off x="451" y="13095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319" name="Group 1293"/>
                      <wpg:cNvGrpSpPr>
                        <a:grpSpLocks/>
                      </wpg:cNvGrpSpPr>
                      <wpg:grpSpPr bwMode="auto">
                        <a:xfrm>
                          <a:off x="13582" y="15983"/>
                          <a:ext cx="577" cy="289"/>
                          <a:chOff x="0" y="0"/>
                          <a:chExt cx="20000" cy="20000"/>
                        </a:xfrm>
                      </wpg:grpSpPr>
                      <wps:wsp>
                        <wps:cNvPr id="134" name="Freeform 129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Rectangle 129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21" name="Group 1296"/>
                      <wpg:cNvGrpSpPr>
                        <a:grpSpLocks/>
                      </wpg:cNvGrpSpPr>
                      <wpg:grpSpPr bwMode="auto">
                        <a:xfrm>
                          <a:off x="13028" y="15983"/>
                          <a:ext cx="577" cy="289"/>
                          <a:chOff x="0" y="0"/>
                          <a:chExt cx="20000" cy="20000"/>
                        </a:xfrm>
                      </wpg:grpSpPr>
                      <wps:wsp>
                        <wps:cNvPr id="322" name="Freeform 129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Rectangle 129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24" name="Group 1299"/>
                      <wpg:cNvGrpSpPr>
                        <a:grpSpLocks/>
                      </wpg:cNvGrpSpPr>
                      <wpg:grpSpPr bwMode="auto">
                        <a:xfrm>
                          <a:off x="16926" y="15706"/>
                          <a:ext cx="5938" cy="733"/>
                          <a:chOff x="0" y="0"/>
                          <a:chExt cx="20000" cy="20000"/>
                        </a:xfrm>
                      </wpg:grpSpPr>
                      <wps:wsp>
                        <wps:cNvPr id="325" name="Freeform 130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Rectangle 130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27" name="Group 1302"/>
                      <wpg:cNvGrpSpPr>
                        <a:grpSpLocks/>
                      </wpg:cNvGrpSpPr>
                      <wpg:grpSpPr bwMode="auto">
                        <a:xfrm>
                          <a:off x="23049" y="15689"/>
                          <a:ext cx="493" cy="429"/>
                          <a:chOff x="0" y="0"/>
                          <a:chExt cx="20000" cy="20000"/>
                        </a:xfrm>
                      </wpg:grpSpPr>
                      <wps:wsp>
                        <wps:cNvPr id="328" name="Freeform 130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Rectangle 130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r>
                                <w:rPr>
                                  <w:sz w:val="2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330" name="Line 1305"/>
                      <wps:cNvCnPr/>
                      <wps:spPr bwMode="auto">
                        <a:xfrm>
                          <a:off x="13044" y="16236"/>
                          <a:ext cx="3743" cy="1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31" name="Line 1306"/>
                      <wps:cNvCnPr/>
                      <wps:spPr bwMode="auto">
                        <a:xfrm>
                          <a:off x="13052" y="15660"/>
                          <a:ext cx="10488" cy="1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32" name="Line 1307"/>
                      <wps:cNvCnPr/>
                      <wps:spPr bwMode="auto">
                        <a:xfrm>
                          <a:off x="14163" y="15660"/>
                          <a:ext cx="1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33" name="Line 1308"/>
                      <wps:cNvCnPr/>
                      <wps:spPr bwMode="auto">
                        <a:xfrm>
                          <a:off x="15307" y="15660"/>
                          <a:ext cx="1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34" name="Line 1309"/>
                      <wps:cNvCnPr/>
                      <wps:spPr bwMode="auto">
                        <a:xfrm>
                          <a:off x="16203" y="15660"/>
                          <a:ext cx="1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35" name="Line 1310"/>
                      <wps:cNvCnPr/>
                      <wps:spPr bwMode="auto">
                        <a:xfrm>
                          <a:off x="13596" y="15660"/>
                          <a:ext cx="1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36" name="Line 1311"/>
                      <wps:cNvCnPr/>
                      <wps:spPr bwMode="auto">
                        <a:xfrm>
                          <a:off x="16784" y="15660"/>
                          <a:ext cx="1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37" name="Line 1312"/>
                      <wps:cNvCnPr/>
                      <wps:spPr bwMode="auto">
                        <a:xfrm>
                          <a:off x="23028" y="15660"/>
                          <a:ext cx="1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38" name="Line 1313"/>
                      <wps:cNvCnPr/>
                      <wps:spPr bwMode="auto">
                        <a:xfrm>
                          <a:off x="23030" y="16044"/>
                          <a:ext cx="510" cy="1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39" name="Line 1314"/>
                      <wps:cNvCnPr/>
                      <wps:spPr bwMode="auto">
                        <a:xfrm>
                          <a:off x="13050" y="15951"/>
                          <a:ext cx="3742" cy="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40" name="Line 1315"/>
                      <wps:cNvCnPr/>
                      <wps:spPr bwMode="auto">
                        <a:xfrm>
                          <a:off x="14727" y="15660"/>
                          <a:ext cx="1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g:grpSp>
                      <wpg:cNvPr id="341" name="Group 1316"/>
                      <wpg:cNvGrpSpPr>
                        <a:grpSpLocks/>
                      </wpg:cNvGrpSpPr>
                      <wpg:grpSpPr bwMode="auto">
                        <a:xfrm>
                          <a:off x="23055" y="16079"/>
                          <a:ext cx="433" cy="433"/>
                          <a:chOff x="0" y="0"/>
                          <a:chExt cx="20000" cy="20000"/>
                        </a:xfrm>
                      </wpg:grpSpPr>
                      <wps:wsp>
                        <wps:cNvPr id="342" name="Freeform 13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Rectangle 131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spacing w:before="60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\* MERGEFORMAT </w:instrText>
                              </w:r>
                              <w:r>
                                <w:fldChar w:fldCharType="separate"/>
                              </w:r>
                              <w:r w:rsidR="00000F95">
                                <w:rPr>
                                  <w:noProof/>
                                </w:rPr>
                                <w:t>112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44" name="Group 1319"/>
                      <wpg:cNvGrpSpPr>
                        <a:grpSpLocks/>
                      </wpg:cNvGrpSpPr>
                      <wpg:grpSpPr bwMode="auto">
                        <a:xfrm>
                          <a:off x="15315" y="15983"/>
                          <a:ext cx="865" cy="289"/>
                          <a:chOff x="0" y="0"/>
                          <a:chExt cx="20000" cy="20000"/>
                        </a:xfrm>
                      </wpg:grpSpPr>
                      <wps:wsp>
                        <wps:cNvPr id="345" name="Freeform 132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Rectangle 13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47" name="Group 1322"/>
                      <wpg:cNvGrpSpPr>
                        <a:grpSpLocks/>
                      </wpg:cNvGrpSpPr>
                      <wpg:grpSpPr bwMode="auto">
                        <a:xfrm>
                          <a:off x="16179" y="15983"/>
                          <a:ext cx="577" cy="289"/>
                          <a:chOff x="0" y="0"/>
                          <a:chExt cx="20000" cy="20000"/>
                        </a:xfrm>
                      </wpg:grpSpPr>
                      <wps:wsp>
                        <wps:cNvPr id="348" name="Freeform 132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Rectangle 132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50" name="Group 1325"/>
                      <wpg:cNvGrpSpPr>
                        <a:grpSpLocks/>
                      </wpg:cNvGrpSpPr>
                      <wpg:grpSpPr bwMode="auto">
                        <a:xfrm>
                          <a:off x="14734" y="15972"/>
                          <a:ext cx="604" cy="360"/>
                          <a:chOff x="0" y="-731"/>
                          <a:chExt cx="20929" cy="24913"/>
                        </a:xfrm>
                      </wpg:grpSpPr>
                      <wps:wsp>
                        <wps:cNvPr id="351" name="Freeform 132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" name="Rectangle 1327"/>
                        <wps:cNvSpPr>
                          <a:spLocks noChangeArrowheads="1"/>
                        </wps:cNvSpPr>
                        <wps:spPr bwMode="auto">
                          <a:xfrm>
                            <a:off x="752" y="-731"/>
                            <a:ext cx="20177" cy="24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Pr="002C487F" w:rsidRDefault="00DE6FC5" w:rsidP="00DE6FC5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78-15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53" name="Group 1328"/>
                      <wpg:cNvGrpSpPr>
                        <a:grpSpLocks/>
                      </wpg:cNvGrpSpPr>
                      <wpg:grpSpPr bwMode="auto">
                        <a:xfrm>
                          <a:off x="14166" y="15909"/>
                          <a:ext cx="577" cy="363"/>
                          <a:chOff x="0" y="-5121"/>
                          <a:chExt cx="20000" cy="25121"/>
                        </a:xfrm>
                      </wpg:grpSpPr>
                      <wps:wsp>
                        <wps:cNvPr id="354" name="Freeform 132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Rectangle 1330"/>
                        <wps:cNvSpPr>
                          <a:spLocks noChangeArrowheads="1"/>
                        </wps:cNvSpPr>
                        <wps:spPr bwMode="auto">
                          <a:xfrm>
                            <a:off x="0" y="-5121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  <w:r>
                                <w:t>Зам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56" name="Group 1331"/>
                      <wpg:cNvGrpSpPr>
                        <a:grpSpLocks/>
                      </wpg:cNvGrpSpPr>
                      <wpg:grpSpPr bwMode="auto">
                        <a:xfrm>
                          <a:off x="15307" y="15695"/>
                          <a:ext cx="865" cy="289"/>
                          <a:chOff x="0" y="0"/>
                          <a:chExt cx="20000" cy="20000"/>
                        </a:xfrm>
                      </wpg:grpSpPr>
                      <wps:wsp>
                        <wps:cNvPr id="357" name="Freeform 133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" name="Rectangle 133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59" name="Group 1334"/>
                      <wpg:cNvGrpSpPr>
                        <a:grpSpLocks/>
                      </wpg:cNvGrpSpPr>
                      <wpg:grpSpPr bwMode="auto">
                        <a:xfrm>
                          <a:off x="16168" y="15690"/>
                          <a:ext cx="577" cy="289"/>
                          <a:chOff x="0" y="0"/>
                          <a:chExt cx="20000" cy="20000"/>
                        </a:xfrm>
                      </wpg:grpSpPr>
                      <wps:wsp>
                        <wps:cNvPr id="360" name="Freeform 133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Rectangle 133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62" name="Group 1337"/>
                      <wpg:cNvGrpSpPr>
                        <a:grpSpLocks/>
                      </wpg:cNvGrpSpPr>
                      <wpg:grpSpPr bwMode="auto">
                        <a:xfrm>
                          <a:off x="14739" y="15718"/>
                          <a:ext cx="577" cy="289"/>
                          <a:chOff x="0" y="0"/>
                          <a:chExt cx="20000" cy="20000"/>
                        </a:xfrm>
                      </wpg:grpSpPr>
                      <wps:wsp>
                        <wps:cNvPr id="363" name="Freeform 133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Rectangle 133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65" name="Group 1340"/>
                      <wpg:cNvGrpSpPr>
                        <a:grpSpLocks/>
                      </wpg:cNvGrpSpPr>
                      <wpg:grpSpPr bwMode="auto">
                        <a:xfrm>
                          <a:off x="14171" y="15718"/>
                          <a:ext cx="577" cy="289"/>
                          <a:chOff x="0" y="0"/>
                          <a:chExt cx="20000" cy="20000"/>
                        </a:xfrm>
                      </wpg:grpSpPr>
                      <wps:wsp>
                        <wps:cNvPr id="366" name="Freeform 13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7" name="Rectangle 134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68" name="Group 1343"/>
                      <wpg:cNvGrpSpPr>
                        <a:grpSpLocks/>
                      </wpg:cNvGrpSpPr>
                      <wpg:grpSpPr bwMode="auto">
                        <a:xfrm>
                          <a:off x="13587" y="15718"/>
                          <a:ext cx="577" cy="289"/>
                          <a:chOff x="0" y="0"/>
                          <a:chExt cx="20000" cy="20000"/>
                        </a:xfrm>
                      </wpg:grpSpPr>
                      <wps:wsp>
                        <wps:cNvPr id="369" name="Freeform 134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" name="Rectangle 134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71" name="Group 1346"/>
                      <wpg:cNvGrpSpPr>
                        <a:grpSpLocks/>
                      </wpg:cNvGrpSpPr>
                      <wpg:grpSpPr bwMode="auto">
                        <a:xfrm>
                          <a:off x="13033" y="15718"/>
                          <a:ext cx="577" cy="289"/>
                          <a:chOff x="0" y="0"/>
                          <a:chExt cx="20000" cy="20000"/>
                        </a:xfrm>
                      </wpg:grpSpPr>
                      <wps:wsp>
                        <wps:cNvPr id="372" name="Freeform 13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Rectangle 134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374" name="Text Box 1349"/>
                      <wps:cNvSpPr txBox="1">
                        <a:spLocks noChangeArrowheads="1"/>
                      </wps:cNvSpPr>
                      <wps:spPr bwMode="auto">
                        <a:xfrm>
                          <a:off x="13071" y="16298"/>
                          <a:ext cx="45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5" name="Text Box 1350"/>
                      <wps:cNvSpPr txBox="1">
                        <a:spLocks noChangeArrowheads="1"/>
                      </wps:cNvSpPr>
                      <wps:spPr bwMode="auto">
                        <a:xfrm>
                          <a:off x="13591" y="16298"/>
                          <a:ext cx="54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spacing w:val="-10"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10"/>
                                <w:sz w:val="16"/>
                              </w:rPr>
                              <w:t>Кол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spacing w:val="-10"/>
                                <w:sz w:val="16"/>
                              </w:rPr>
                              <w:t>уч.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6" name="Text Box 1351"/>
                      <wps:cNvSpPr txBox="1">
                        <a:spLocks noChangeArrowheads="1"/>
                      </wps:cNvSpPr>
                      <wps:spPr bwMode="auto">
                        <a:xfrm>
                          <a:off x="14151" y="16298"/>
                          <a:ext cx="54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7" name="Text Box 1352"/>
                      <wps:cNvSpPr txBox="1">
                        <a:spLocks noChangeArrowheads="1"/>
                      </wps:cNvSpPr>
                      <wps:spPr bwMode="auto">
                        <a:xfrm>
                          <a:off x="14721" y="16281"/>
                          <a:ext cx="57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6"/>
                                <w:sz w:val="16"/>
                              </w:rPr>
                              <w:t>№ док</w:t>
                            </w:r>
                            <w:r>
                              <w:rPr>
                                <w:b/>
                                <w:bCs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8" name="Text Box 1353"/>
                      <wps:cNvSpPr txBox="1">
                        <a:spLocks noChangeArrowheads="1"/>
                      </wps:cNvSpPr>
                      <wps:spPr bwMode="auto">
                        <a:xfrm>
                          <a:off x="15381" y="16298"/>
                          <a:ext cx="72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</w:rPr>
                              <w:t>Подп.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9" name="Text Box 1354"/>
                      <wps:cNvSpPr txBox="1">
                        <a:spLocks noChangeArrowheads="1"/>
                      </wps:cNvSpPr>
                      <wps:spPr bwMode="auto">
                        <a:xfrm>
                          <a:off x="16101" y="16298"/>
                          <a:ext cx="68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6FC5" w:rsidRDefault="00DE6FC5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80" name="Line 1355"/>
                      <wps:cNvCnPr/>
                      <wps:spPr bwMode="auto">
                        <a:xfrm>
                          <a:off x="13042" y="15646"/>
                          <a:ext cx="1" cy="85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81" name="Rectangle 1404"/>
                      <wps:cNvSpPr>
                        <a:spLocks noChangeArrowheads="1"/>
                      </wps:cNvSpPr>
                      <wps:spPr bwMode="auto">
                        <a:xfrm>
                          <a:off x="1136" y="351"/>
                          <a:ext cx="22394" cy="16157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2" name="Rectangle 1405"/>
                      <wps:cNvSpPr>
                        <a:spLocks noChangeArrowheads="1"/>
                      </wps:cNvSpPr>
                      <wps:spPr bwMode="auto">
                        <a:xfrm>
                          <a:off x="1136" y="351"/>
                          <a:ext cx="22394" cy="16157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383" name="Group 1493"/>
                      <wpg:cNvGrpSpPr>
                        <a:grpSpLocks/>
                      </wpg:cNvGrpSpPr>
                      <wpg:grpSpPr bwMode="auto">
                        <a:xfrm>
                          <a:off x="455" y="14334"/>
                          <a:ext cx="544" cy="2160"/>
                          <a:chOff x="455" y="14329"/>
                          <a:chExt cx="544" cy="2160"/>
                        </a:xfrm>
                      </wpg:grpSpPr>
                      <wps:wsp>
                        <wps:cNvPr id="384" name="Text Box 1286"/>
                        <wps:cNvSpPr txBox="1">
                          <a:spLocks noChangeArrowheads="1"/>
                        </wps:cNvSpPr>
                        <wps:spPr bwMode="auto">
                          <a:xfrm>
                            <a:off x="455" y="15180"/>
                            <a:ext cx="283" cy="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Инв.№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385" name="Text Box 1490"/>
                        <wps:cNvSpPr txBox="1">
                          <a:spLocks noChangeArrowheads="1"/>
                        </wps:cNvSpPr>
                        <wps:spPr bwMode="auto">
                          <a:xfrm>
                            <a:off x="801" y="14329"/>
                            <a:ext cx="198" cy="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sz w:val="20"/>
                                </w:rPr>
                                <w:instrText xml:space="preserve"> DOCVARIABLE  PR_NUM_INV_OLD  \* MERGEFORMAT </w:instrText>
                              </w:r>
                              <w:r>
                                <w:rPr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sz w:val="20"/>
                                </w:rPr>
                                <w:t>R4.03263.2.0.14</w:t>
                              </w:r>
                              <w:r>
                                <w:rPr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386" name="Group 1513"/>
                      <wpg:cNvGrpSpPr>
                        <a:grpSpLocks/>
                      </wpg:cNvGrpSpPr>
                      <wpg:grpSpPr bwMode="auto">
                        <a:xfrm>
                          <a:off x="16761" y="15669"/>
                          <a:ext cx="6180" cy="900"/>
                          <a:chOff x="16821" y="14224"/>
                          <a:chExt cx="6660" cy="900"/>
                        </a:xfrm>
                      </wpg:grpSpPr>
                      <wps:wsp>
                        <wps:cNvPr id="387" name="Text Box 1514"/>
                        <wps:cNvSpPr txBox="1">
                          <a:spLocks noChangeArrowheads="1"/>
                        </wps:cNvSpPr>
                        <wps:spPr bwMode="auto">
                          <a:xfrm>
                            <a:off x="16821" y="14224"/>
                            <a:ext cx="666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rPr>
                                  <w:sz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lang w:val="en-US"/>
                                </w:rPr>
                                <w:fldChar w:fldCharType="begin"/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instrText xml:space="preserve"> DOCVARIABLE  PR_KOD  \* MERGEFORMAT </w:instrText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t>R4.WZ73.3017.014.01.00.001</w:t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fldChar w:fldCharType="end"/>
                              </w:r>
                            </w:p>
                            <w:p w:rsidR="00DE6FC5" w:rsidRPr="006C4875" w:rsidRDefault="00DE6FC5">
                              <w:pPr>
                                <w:rPr>
                                  <w:szCs w:val="24"/>
                                  <w:lang w:val="en-US"/>
                                </w:rPr>
                              </w:pPr>
                              <w:r w:rsidRPr="006C4875">
                                <w:rPr>
                                  <w:szCs w:val="24"/>
                                  <w:lang w:val="en-US"/>
                                </w:rPr>
                                <w:fldChar w:fldCharType="begin"/>
                              </w:r>
                              <w:r w:rsidRPr="006C4875">
                                <w:rPr>
                                  <w:szCs w:val="24"/>
                                  <w:lang w:val="en-US"/>
                                </w:rPr>
                                <w:instrText xml:space="preserve"> DOCVARIABLE  ORG_KOD  \* MERGEFORMAT </w:instrText>
                              </w:r>
                              <w:r w:rsidRPr="006C4875">
                                <w:rPr>
                                  <w:szCs w:val="24"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szCs w:val="24"/>
                                  <w:lang w:val="en-US"/>
                                </w:rPr>
                                <w:t xml:space="preserve">ОВ.C0           </w:t>
                              </w:r>
                              <w:r w:rsidRPr="006C4875">
                                <w:rPr>
                                  <w:szCs w:val="24"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8" name="Text Box 1515"/>
                        <wps:cNvSpPr txBox="1">
                          <a:spLocks noChangeArrowheads="1"/>
                        </wps:cNvSpPr>
                        <wps:spPr bwMode="auto">
                          <a:xfrm>
                            <a:off x="21321" y="14464"/>
                            <a:ext cx="21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6FC5" w:rsidRDefault="00DE6FC5">
                              <w:pPr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sz w:val="20"/>
                                </w:rPr>
                                <w:instrText xml:space="preserve"> DOCVARIABLE  PR_NUM_INV  \* MERGEFORMAT </w:instrText>
                              </w:r>
                              <w:r>
                                <w:rPr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sz w:val="20"/>
                                </w:rPr>
                                <w:t>R4.03263.2.0.14</w:t>
                              </w:r>
                              <w:r>
                                <w:rPr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245" style="position:absolute;left:0;text-align:left;margin-left:-36.35pt;margin-top:4.5pt;width:1154.55pt;height:790.3pt;z-index:251722240" coordorigin="451,351" coordsize="23091,16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">
              <v:rect id="Rectangle 1284" o:spid="_x0000_s1246" style="position:absolute;left:453;top:11680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mmccUA&#10;AADcAAAADwAAAGRycy9kb3ducmV2LnhtbESPQWvCQBSE7wX/w/IEb7pJg0VSVxGttEgvRqH09pp9&#10;JsHs25BdY/z3riD0OMzMN8x82ZtadNS6yrKCeBKBIM6trrhQcDxsxzMQziNrrC2Tghs5WC4GL3NM&#10;tb3ynrrMFyJA2KWooPS+SaV0eUkG3cQ2xME72dagD7ItpG7xGuCmlq9R9CYNVhwWSmxoXVJ+zi5G&#10;wTT/2xXGfWxO5lvH29vvZ1f/JEqNhv3qHYSn3v+Hn+0vrSCJE3icC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6aZxxQAAANwAAAAPAAAAAAAAAAAAAAAAAJgCAABkcnMv&#10;ZG93bnJldi54bWxQSwUGAAAAAAQABAD1AAAAigMAAAAA&#10;" filled="f" strokeweight="1.75pt"/>
              <v:line id="Line 1285" o:spid="_x0000_s1247" style="position:absolute;visibility:visible;mso-wrap-style:square" from="730,11676" to="731,16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w0CcQAAADcAAAADwAAAGRycy9kb3ducmV2LnhtbESPQWvCQBCF74L/YRnBm26spUh0FSko&#10;obdooeQ2ZMdsMDsbs6vG/vquIPT4ePO+N2+16W0jbtT52rGC2TQBQVw6XXOl4Pu4myxA+ICssXFM&#10;Ch7kYbMeDlaYanfnnG6HUIkIYZ+iAhNCm0rpS0MW/dS1xNE7uc5iiLKrpO7wHuG2kW9J8iEt1hwb&#10;DLb0aag8H642vlFsj5fCZFnxxb+PvQ/5YveTKzUe9dsliEB9+D9+pTOtYD57h+eYSAC5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3DQJxAAAANwAAAAPAAAAAAAAAAAA&#10;AAAAAKECAABkcnMvZG93bnJldi54bWxQSwUGAAAAAAQABAD5AAAAkgMAAAAA&#10;" strokeweight="1.75pt">
                <v:stroke startarrowwidth="narrow" startarrowlength="short" endarrowwidth="narrow" endarrowlength="short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87" o:spid="_x0000_s1248" type="#_x0000_t202" style="position:absolute;left:455;top:13221;width:283;height:1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/q9sUA&#10;AADcAAAADwAAAGRycy9kb3ducmV2LnhtbESPQWvCQBSE7wX/w/IEb2YTbaVEVxFFUItCrRSPj+wz&#10;CWbfhuwa03/fLQg9DjPzDTNbdKYSLTWutKwgiWIQxJnVJecKzl+b4TsI55E1VpZJwQ85WMx7LzNM&#10;tX3wJ7Unn4sAYZeigsL7OpXSZQUZdJGtiYN3tY1BH2STS93gI8BNJUdxPJEGSw4LBda0Kii7ne5G&#10;wevu2B32rVl/f+j9BePMJqPzRalBv1tOQXjq/H/42d5qBePkDf7Oh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H+r2xQAAANwAAAAPAAAAAAAAAAAAAAAAAJgCAABkcnMv&#10;ZG93bnJldi54bWxQSwUGAAAAAAQABAD1AAAAigMAAAAA&#10;" filled="f" stroked="f" strokeweight="1.25pt">
                <v:textbox style="layout-flow:vertical;mso-layout-flow-alt:bottom-to-top" inset="0,0,0,0">
                  <w:txbxContent>
                    <w:p w:rsidR="00DE6FC5" w:rsidRDefault="00DE6FC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Подпись и дата</w:t>
                      </w:r>
                    </w:p>
                  </w:txbxContent>
                </v:textbox>
              </v:shape>
              <v:shape id="Text Box 1288" o:spid="_x0000_s1249" type="#_x0000_t202" style="position:absolute;left:467;top:11745;width:283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10gcUA&#10;AADcAAAADwAAAGRycy9kb3ducmV2LnhtbESPQWvCQBSE7wX/w/IEb3UTLSKpq4gi2JQK2lByfGRf&#10;k2D2bchuk/TfdwuFHoeZ+YbZ7EbTiJ46V1tWEM8jEMSF1TWXCrL30+MahPPIGhvLpOCbHOy2k4cN&#10;JtoOfKX+5ksRIOwSVFB53yZSuqIig25uW+LgfdrOoA+yK6XucAhw08hFFK2kwZrDQoUtHSoq7rcv&#10;o+Dp5TK+pb05frzqNMeosPEiy5WaTcf9MwhPo/8P/7XPWsEyXsHvmXA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XSBxQAAANwAAAAPAAAAAAAAAAAAAAAAAJgCAABkcnMv&#10;ZG93bnJldi54bWxQSwUGAAAAAAQABAD1AAAAigMAAAAA&#10;" filled="f" stroked="f" strokeweight="1.25pt">
                <v:textbox style="layout-flow:vertical;mso-layout-flow-alt:bottom-to-top" inset="0,0,0,0">
                  <w:txbxContent>
                    <w:p w:rsidR="00DE6FC5" w:rsidRDefault="00DE6FC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Взам.инв.№</w:t>
                      </w:r>
                    </w:p>
                  </w:txbxContent>
                </v:textbox>
              </v:shape>
              <v:line id="Line 1289" o:spid="_x0000_s1250" style="position:absolute;visibility:visible;mso-wrap-style:square" from="462,15072" to="1142,15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bbqcYAAADcAAAADwAAAGRycy9kb3ducmV2LnhtbESPT2vCQBTE74V+h+UJ3upGhVZSVxFR&#10;FGzxbw/eHtlnkpp9G7KrRj+9Kwgeh5n5DdMf1qYQZ6pcbllBuxWBIE6szjlVsNtOP3ognEfWWFgm&#10;BVdyMBy8v/Ux1vbCazpvfCoChF2MCjLvy1hKl2Rk0LVsSRy8g60M+iCrVOoKLwFuCtmJok9pMOew&#10;kGFJ44yS4+ZkFPzOkx+72PdW0naWk9v/+O/mZlOlmo169A3CU+1f4Wd7rhV021/wOBOOgBz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m26nGAAAA3AAAAA8AAAAAAAAA&#10;AAAAAAAAoQIAAGRycy9kb3ducmV2LnhtbFBLBQYAAAAABAAEAPkAAACUAwAAAAA=&#10;" strokeweight="1.75pt"/>
              <v:line id="Line 1290" o:spid="_x0000_s1251" style="position:absolute;visibility:visible;mso-wrap-style:square" from="451,13095" to="1131,13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lP28QAAADcAAAADwAAAGRycy9kb3ducmV2LnhtbERPTWvCQBC9F/wPywje6iYWRFJXkaA0&#10;0Jaq1UNvQ3aaRLOzIbvG6K/vHgoeH+97vuxNLTpqXWVZQTyOQBDnVldcKDh8b55nIJxH1lhbJgU3&#10;crBcDJ7mmGh75R11e1+IEMIuQQWl900ipctLMujGtiEO3K9tDfoA20LqFq8h3NRyEkVTabDi0FBi&#10;Q2lJ+Xl/MQo+s/zDvv/MttJOvtb3U3q8u7eNUqNhv3oF4an3D/G/O9MKXuKwNpwJR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eU/bxAAAANwAAAAPAAAAAAAAAAAA&#10;AAAAAKECAABkcnMvZG93bnJldi54bWxQSwUGAAAAAAQABAD5AAAAkgMAAAAA&#10;" strokeweight="1.75pt"/>
              <v:group id="Group 1293" o:spid="_x0000_s1252" style="position:absolute;left:13582;top:15983;width:577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<v:shape id="Freeform 1294" o:spid="_x0000_s1253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GwTMUA&#10;AADcAAAADwAAAGRycy9kb3ducmV2LnhtbERPTWvCQBC9C/0Pywi9iG5S22JTVyktohcPGlF6m2bH&#10;bGh2NmS3Gv+9WxC8zeN9znTe2VqcqPWVYwXpKAFBXDhdcalgly+GExA+IGusHZOCC3mYzx56U8y0&#10;O/OGTttQihjCPkMFJoQmk9IXhiz6kWuII3d0rcUQYVtK3eI5httaPiXJq7RYcWww2NCnoeJ3+2cV&#10;5Ifv+vL2M3g5LNP1PuRfaWWahVKP/e7jHUSgLtzFN/dKx/njZ/h/Jl4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QbBMxQAAANwAAAAPAAAAAAAAAAAAAAAAAJgCAABkcnMv&#10;ZG93bnJldi54bWxQSwUGAAAAAAQABAD1AAAAigMAAAAA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295" o:spid="_x0000_s1254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A2OcAA&#10;AADcAAAADwAAAGRycy9kb3ducmV2LnhtbERPzYrCMBC+C/sOYRa8aVoVkWqUXWEXb+5WH2BsxrbY&#10;TEoS2/r25iB4/Pj+N7vBNKIj52vLCtJpAoK4sLrmUsH59DNZgfABWWNjmRQ8yMNu+zHaYKZtz//U&#10;5aEUMYR9hgqqENpMSl9UZNBPbUscuat1BkOErpTaYR/DTSNnSbKUBmuODRW2tK+ouOV3o+DYh9qm&#10;lyFdnhZ/7vvXHfvFo1Nq/Dl8rUEEGsJb/HIftIL5LM6PZ+IRkN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A2OcAAAADcAAAADwAAAAAAAAAAAAAAAACYAgAAZHJzL2Rvd25y&#10;ZXYueG1sUEsFBgAAAAAEAAQA9QAAAIUDAAAAAA==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  <w:r>
                          <w:t>-</w:t>
                        </w:r>
                      </w:p>
                    </w:txbxContent>
                  </v:textbox>
                </v:rect>
              </v:group>
              <v:group id="Group 1296" o:spid="_x0000_s1255" style="position:absolute;left:13028;top:15983;width:577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<v:shape id="Freeform 1297" o:spid="_x0000_s1256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l1n8cA&#10;AADcAAAADwAAAGRycy9kb3ducmV2LnhtbESPQWvCQBSE7wX/w/KEXopuEmnR1FWKInrpoaYo3p7Z&#10;12xo9m3IbjX+e7dQ6HGYmW+Y+bK3jbhQ52vHCtJxAoK4dLrmSsFnsRlNQfiArLFxTApu5GG5GDzM&#10;Mdfuyh902YdKRAj7HBWYENpcSl8asujHriWO3pfrLIYou0rqDq8RbhuZJcmLtFhzXDDY0spQ+b3/&#10;sQqK46m5zc5Pz8dt+n4IxTqtTbtR6nHYv72CCNSH//Bfe6cVTLIMfs/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j5dZ/HAAAA3AAAAA8AAAAAAAAAAAAAAAAAmAIAAGRy&#10;cy9kb3ducmV2LnhtbFBLBQYAAAAABAAEAPUAAACMAwAAAAA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298" o:spid="_x0000_s125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KoTsIA&#10;AADcAAAADwAAAGRycy9kb3ducmV2LnhtbESP3YrCMBSE74V9h3AWvNO0KiJdo+wKu3jn7wOcbY5t&#10;sTkpSWzr2xtB8HKYmW+Y5bo3tWjJ+cqygnScgCDOra64UHA+/Y4WIHxA1lhbJgV38rBefQyWmGnb&#10;8YHaYyhEhLDPUEEZQpNJ6fOSDPqxbYijd7HOYIjSFVI77CLc1HKSJHNpsOK4UGJDm5Ly6/FmFOy6&#10;UNn0v0/np9ne/fy5XTe7t0oNP/vvLxCB+vAOv9pbrWA6mcLzTDw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EqhOwgAAANwAAAAPAAAAAAAAAAAAAAAAAJgCAABkcnMvZG93&#10;bnJldi54bWxQSwUGAAAAAAQABAD1AAAAhwMAAAAA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rect>
              </v:group>
              <v:group id="Group 1299" o:spid="_x0000_s1258" style="position:absolute;left:16926;top:15706;width:5938;height:733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<v:shape id="Freeform 1300" o:spid="_x0000_s1259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Dt68YA&#10;AADcAAAADwAAAGRycy9kb3ducmV2LnhtbESPQWvCQBSE7wX/w/KEXopuYlE0dZXSIu3Fg0YUb6/Z&#10;ZzaYfRuyW43/vlsQPA4z8w0zX3a2FhdqfeVYQTpMQBAXTldcKtjlq8EUhA/IGmvHpOBGHpaL3tMc&#10;M+2uvKHLNpQiQthnqMCE0GRS+sKQRT90DXH0Tq61GKJsS6lbvEa4reUoSSbSYsVxwWBDH4aK8/bX&#10;KsgPx/o2+3kZH77S9T7kn2llmpVSz/3u/Q1EoC48wvf2t1bwOhrD/5l4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Dt68YAAADcAAAADwAAAAAAAAAAAAAAAACYAgAAZHJz&#10;L2Rvd25yZXYueG1sUEsFBgAAAAAEAAQA9QAAAIsDAAAAAA=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01" o:spid="_x0000_s1260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L1sMA&#10;AADcAAAADwAAAGRycy9kb3ducmV2LnhtbESP0WrCQBRE3wv+w3KFvtVNVIJEV1FB6Zut+gHX7DUJ&#10;Zu+G3TWJf98tFPo4zMwZZrUZTCM6cr62rCCdJCCIC6trLhVcL4ePBQgfkDU2lknBizxs1qO3Feba&#10;9vxN3TmUIkLY56igCqHNpfRFRQb9xLbE0btbZzBE6UqpHfYRbho5TZJMGqw5LlTY0r6i4nF+GgWn&#10;PtQ2vQ1pdpl/ud3Rnfr5q1PqfTxslyACDeE//Nf+1Apm0wx+z8Qj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L1sMAAADcAAAADwAAAAAAAAAAAAAAAACYAgAAZHJzL2Rv&#10;d25yZXYueG1sUEsFBgAAAAAEAAQA9QAAAIgDAAAAAA==&#10;" filled="f" stroked="f" strokeweight="1.25pt">
                  <v:textbox inset="1pt,1pt,1pt,1pt">
                    <w:txbxContent>
                      <w:p w:rsidR="00DE6FC5" w:rsidRDefault="00DE6FC5"/>
                    </w:txbxContent>
                  </v:textbox>
                </v:rect>
              </v:group>
              <v:group id="Group 1302" o:spid="_x0000_s1261" style="position:absolute;left:23049;top:15689;width:493;height:42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<v:shape id="Freeform 1303" o:spid="_x0000_s1262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FCdcQA&#10;AADcAAAADwAAAGRycy9kb3ducmV2LnhtbERPz2vCMBS+C/sfwhvsIppWcWhnWsaGuIsH7VB2e2ve&#10;mrLmpTSZ1v9+OQgeP77f62KwrThT7xvHCtJpAoK4crrhWsFnuZksQfiArLF1TAqu5KHIH0ZrzLS7&#10;8J7Oh1CLGMI+QwUmhC6T0leGLPqp64gj9+N6iyHCvpa6x0sMt62cJcmztNhwbDDY0Zuh6vfwZxWU&#10;p6/2uvoeL07bdHcM5XvamG6j1NPj8PoCItAQ7uKb+0MrmM/i2ngmHgGZ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RQnXEAAAA3AAAAA8AAAAAAAAAAAAAAAAAmAIAAGRycy9k&#10;b3ducmV2LnhtbFBLBQYAAAAABAAEAPUAAACJAwAAAAA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04" o:spid="_x0000_s1263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qfpMQA&#10;AADcAAAADwAAAGRycy9kb3ducmV2LnhtbESP0WrCQBRE34X+w3ILfdNNVKSN2UgrWPpmq/2Aa/aa&#10;BLN3w+6axL/vCkIfh5k5w+Sb0bSiJ+cbywrSWQKCuLS64UrB73E3fQXhA7LG1jIpuJGHTfE0yTHT&#10;duAf6g+hEhHCPkMFdQhdJqUvazLoZ7Yjjt7ZOoMhSldJ7XCIcNPKeZKspMGG40KNHW1rKi+Hq1Gw&#10;H0Jj09OYro7Lb/fx6fbD8tYr9fI8vq9BBBrDf/jR/tIKFvM3uJ+JR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6n6TEAAAA3AAAAA8AAAAAAAAAAAAAAAAAmAIAAGRycy9k&#10;b3ducmV2LnhtbFBLBQYAAAAABAAEAPUAAACJAwAAAAA=&#10;" filled="f" stroked="f" strokeweight="1.25pt">
                  <v:textbox inset="1pt,1pt,1pt,1pt">
                    <w:txbxContent>
                      <w:p w:rsidR="00DE6FC5" w:rsidRDefault="00DE6FC5">
                        <w:r>
                          <w:rPr>
                            <w:sz w:val="20"/>
                          </w:rPr>
                          <w:t>Лист</w:t>
                        </w:r>
                      </w:p>
                    </w:txbxContent>
                  </v:textbox>
                </v:rect>
              </v:group>
              <v:line id="Line 1305" o:spid="_x0000_s1264" style="position:absolute;visibility:visible;mso-wrap-style:square" from="13044,16236" to="16787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ofvcQAAADcAAAADwAAAGRycy9kb3ducmV2LnhtbERPTWvCQBC9F/wPywje6kYFkdRVRCoN&#10;tKVq9dDbkJ0m0exsyK5JzK/vHgoeH+97ue5MKRqqXWFZwWQcgSBOrS44U3D63j0vQDiPrLG0TAru&#10;5GC9GjwtMda25QM1R5+JEMIuRgW591UspUtzMujGtiIO3K+tDfoA60zqGtsQbko5jaK5NFhwaMix&#10;om1O6fV4Mwo+k/TDvv8s9tJOv177y/bcu7edUqNht3kB4anzD/G/O9EKZrMwP5wJR0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uh+9xAAAANwAAAAPAAAAAAAAAAAA&#10;AAAAAKECAABkcnMvZG93bnJldi54bWxQSwUGAAAAAAQABAD5AAAAkgMAAAAA&#10;" strokeweight="1.75pt"/>
              <v:line id="Line 1306" o:spid="_x0000_s1265" style="position:absolute;visibility:visible;mso-wrap-style:square" from="13052,15660" to="23540,15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a6JscAAADcAAAADwAAAGRycy9kb3ducmV2LnhtbESPQWvCQBSE74L/YXlCb2aTCCLRVYoo&#10;FWqpjXro7ZF9TVKzb0N2q6m/vlso9DjMzDfMYtWbRlypc7VlBUkUgyAurK65VHA6bsczEM4ja2ws&#10;k4JvcrBaDgcLzLS98Rtdc1+KAGGXoYLK+zaT0hUVGXSRbYmD92E7gz7IrpS6w1uAm0amcTyVBmsO&#10;CxW2tK6ouORfRsHLrtjb5/fZQdr0dXP/XJ/v7mmr1MOof5yD8NT7//Bfe6cVTCYJ/J4JR0A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9romxwAAANwAAAAPAAAAAAAA&#10;AAAAAAAAAKECAABkcnMvZG93bnJldi54bWxQSwUGAAAAAAQABAD5AAAAlQMAAAAA&#10;" strokeweight="1.75pt"/>
              <v:line id="Line 1307" o:spid="_x0000_s1266" style="position:absolute;visibility:visible;mso-wrap-style:square" from="14163,15660" to="14164,16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QkUccAAADcAAAADwAAAGRycy9kb3ducmV2LnhtbESPQWvCQBSE70L/w/IKvemmEURSN6GI&#10;UqGKNm0PvT2yr0lq9m3IbjX6611B8DjMzDfMLOtNIw7UudqygudRBIK4sLrmUsHX53I4BeE8ssbG&#10;Mik4kYMsfRjMMNH2yB90yH0pAoRdggoq79tESldUZNCNbEscvF/bGfRBdqXUHR4D3DQyjqKJNFhz&#10;WKiwpXlFxT7/Nwo2q2Jt33+mO2nj7eL8N/8+u7elUk+P/esLCE+9v4dv7ZVWMB7HcD0TjoBM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JCRRxwAAANwAAAAPAAAAAAAA&#10;AAAAAAAAAKECAABkcnMvZG93bnJldi54bWxQSwUGAAAAAAQABAD5AAAAlQMAAAAA&#10;" strokeweight="1.75pt"/>
              <v:line id="Line 1308" o:spid="_x0000_s1267" style="position:absolute;visibility:visible;mso-wrap-style:square" from="15307,15660" to="15308,16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iByscAAADcAAAADwAAAGRycy9kb3ducmV2LnhtbESPQWvCQBSE70L/w/IK3nRTAyKpm1BE&#10;UahSm7aH3h7Z1yQ1+zZktxr99a5Q8DjMzDfMPOtNI47UudqygqdxBIK4sLrmUsHnx2o0A+E8ssbG&#10;Mik4k4MsfRjMMdH2xO90zH0pAoRdggoq79tESldUZNCNbUscvB/bGfRBdqXUHZ4C3DRyEkVTabDm&#10;sFBhS4uKikP+ZxTsNsXWvn7P9tJO3paX38XXxa1XSg0f+5dnEJ56fw//tzdaQRzHcDsTjoBM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aIHKxwAAANwAAAAPAAAAAAAA&#10;AAAAAAAAAKECAABkcnMvZG93bnJldi54bWxQSwUGAAAAAAQABAD5AAAAlQMAAAAA&#10;" strokeweight="1.75pt"/>
              <v:line id="Line 1309" o:spid="_x0000_s1268" style="position:absolute;visibility:visible;mso-wrap-style:square" from="16203,15660" to="16204,16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EZvsYAAADcAAAADwAAAGRycy9kb3ducmV2LnhtbESPQWvCQBSE7wX/w/IEb3WjFpHoKiKK&#10;ghWtrQdvj+wziWbfhuyqqb/eLQg9DjPzDTOa1KYQN6pcbllBpx2BIE6szjlV8PO9eB+AcB5ZY2GZ&#10;FPySg8m48TbCWNs7f9Ft71MRIOxiVJB5X8ZSuiQjg65tS+LgnWxl0AdZpVJXeA9wU8huFPWlwZzD&#10;QoYlzTJKLvurUbBZJZ92fRzspO1u54/z7PBwy4VSrWY9HYLwVPv/8Ku90gp6vQ/4OxOOgBw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GBGb7GAAAA3AAAAA8AAAAAAAAA&#10;AAAAAAAAoQIAAGRycy9kb3ducmV2LnhtbFBLBQYAAAAABAAEAPkAAACUAwAAAAA=&#10;" strokeweight="1.75pt"/>
              <v:line id="Line 1310" o:spid="_x0000_s1269" style="position:absolute;visibility:visible;mso-wrap-style:square" from="13596,15660" to="13597,16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28JcYAAADcAAAADwAAAGRycy9kb3ducmV2LnhtbESPQWvCQBSE7wX/w/IEb3WjUpHoKiKK&#10;ghWtrQdvj+wziWbfhuyqqb/eLQg9DjPzDTOa1KYQN6pcbllBpx2BIE6szjlV8PO9eB+AcB5ZY2GZ&#10;FPySg8m48TbCWNs7f9Ft71MRIOxiVJB5X8ZSuiQjg65tS+LgnWxl0AdZpVJXeA9wU8huFPWlwZzD&#10;QoYlzTJKLvurUbBZJZ92fRzspO1u54/z7PBwy4VSrWY9HYLwVPv/8Ku90gp6vQ/4OxOOgBw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NvCXGAAAA3AAAAA8AAAAAAAAA&#10;AAAAAAAAoQIAAGRycy9kb3ducmV2LnhtbFBLBQYAAAAABAAEAPkAAACUAwAAAAA=&#10;" strokeweight="1.75pt"/>
              <v:line id="Line 1311" o:spid="_x0000_s1270" style="position:absolute;visibility:visible;mso-wrap-style:square" from="16784,15660" to="16785,16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8iUscAAADcAAAADwAAAGRycy9kb3ducmV2LnhtbESPQWvCQBSE74L/YXlCb7pRIUjqKkUU&#10;A23R2vbQ2yP7mqRm34bs1qT59a4g9DjMzDfMct2ZSlyocaVlBdNJBII4s7rkXMHH+268AOE8ssbK&#10;Min4Iwfr1XCwxETblt/ocvK5CBB2CSoovK8TKV1WkEE3sTVx8L5tY9AH2eRSN9gGuKnkLIpiabDk&#10;sFBgTZuCsvPp1yh4TbMX+/y1OEo7O2z7n81n7/Y7pR5G3dMjCE+d/w/f26lWMJ/HcDsTjoB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HyJSxwAAANwAAAAPAAAAAAAA&#10;AAAAAAAAAKECAABkcnMvZG93bnJldi54bWxQSwUGAAAAAAQABAD5AAAAlQMAAAAA&#10;" strokeweight="1.75pt"/>
              <v:line id="Line 1312" o:spid="_x0000_s1271" style="position:absolute;visibility:visible;mso-wrap-style:square" from="23028,15660" to="23029,16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OHycYAAADcAAAADwAAAGRycy9kb3ducmV2LnhtbESPQWvCQBSE7wX/w/IEb3WjQpXoKiKK&#10;ghWtrQdvj+wziWbfhuyqqb/eLQg9DjPzDTOa1KYQN6pcbllBpx2BIE6szjlV8PO9eB+AcB5ZY2GZ&#10;FPySg8m48TbCWNs7f9Ft71MRIOxiVJB5X8ZSuiQjg65tS+LgnWxl0AdZpVJXeA9wU8huFH1IgzmH&#10;hQxLmmWUXPZXo2CzSj7t+jjYSdvdzh/n2eHhlgulWs16OgThqfb/4Vd7pRX0en34OxOOgBw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Th8nGAAAA3AAAAA8AAAAAAAAA&#10;AAAAAAAAoQIAAGRycy9kb3ducmV2LnhtbFBLBQYAAAAABAAEAPkAAACUAwAAAAA=&#10;" strokeweight="1.75pt"/>
              <v:line id="Line 1313" o:spid="_x0000_s1272" style="position:absolute;visibility:visible;mso-wrap-style:square" from="23030,16044" to="23540,16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wTu8QAAADcAAAADwAAAGRycy9kb3ducmV2LnhtbERPTWvCQBC9F/wPywje6kYFkdRVRCoN&#10;tKVq9dDbkJ0m0exsyK5JzK/vHgoeH+97ue5MKRqqXWFZwWQcgSBOrS44U3D63j0vQDiPrLG0TAru&#10;5GC9GjwtMda25QM1R5+JEMIuRgW591UspUtzMujGtiIO3K+tDfoA60zqGtsQbko5jaK5NFhwaMix&#10;om1O6fV4Mwo+k/TDvv8s9tJOv177y/bcu7edUqNht3kB4anzD/G/O9EKZrOwNpwJR0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zBO7xAAAANwAAAAPAAAAAAAAAAAA&#10;AAAAAKECAABkcnMvZG93bnJldi54bWxQSwUGAAAAAAQABAD5AAAAkgMAAAAA&#10;" strokeweight="1.75pt"/>
              <v:line id="Line 1314" o:spid="_x0000_s1273" style="position:absolute;visibility:visible;mso-wrap-style:square" from="13050,15951" to="16792,15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sNH8cAAADc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afoI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aw0fxwAAANwAAAAPAAAAAAAA&#10;AAAAAAAAAKECAABkcnMvZG93bnJldi54bWxQSwUGAAAAAAQABAD5AAAAlQMAAAAA&#10;"/>
              <v:line id="Line 1315" o:spid="_x0000_s1274" style="position:absolute;visibility:visible;mso-wrap-style:square" from="14727,15660" to="14728,16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xswMQAAADcAAAADwAAAGRycy9kb3ducmV2LnhtbERPTWvCQBC9F/oflin01myqIhJdpYhi&#10;wBZtqgdvQ3aapGZnQ3YbU3999yB4fLzv2aI3teiodZVlBa9RDII4t7riQsHha/0yAeE8ssbaMin4&#10;IweL+ePDDBNtL/xJXeYLEULYJaig9L5JpHR5SQZdZBviwH3b1qAPsC2kbvESwk0tB3E8lgYrDg0l&#10;NrQsKT9nv0bBR5q/2+1pspd2sFtdf5bHq9uslXp+6t+mIDz1/i6+uVOtYDgK88OZcAT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GzAxAAAANwAAAAPAAAAAAAAAAAA&#10;AAAAAKECAABkcnMvZG93bnJldi54bWxQSwUGAAAAAAQABAD5AAAAkgMAAAAA&#10;" strokeweight="1.75pt"/>
              <v:group id="Group 1316" o:spid="_x0000_s1275" style="position:absolute;left:23055;top:16079;width:433;height:433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<v:shape id="Freeform 1317" o:spid="_x0000_s1276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aQP8cA&#10;AADcAAAADwAAAGRycy9kb3ducmV2LnhtbESPQWvCQBSE74X+h+UVvBTdxLai0VWKIu3FQ40o3p7Z&#10;ZzY0+zZkV43/vlso9DjMzDfMbNHZWlyp9ZVjBekgAUFcOF1xqWCXr/tjED4ga6wdk4I7eVjMHx9m&#10;mGl34y+6bkMpIoR9hgpMCE0mpS8MWfQD1xBH7+xaiyHKtpS6xVuE21oOk2QkLVYcFww2tDRUfG8v&#10;VkF+ONb3yen57fCRbvYhX6WVadZK9Z669ymIQF34D/+1P7WCl9ch/J6JR0DO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UmkD/HAAAA3AAAAA8AAAAAAAAAAAAAAAAAmAIAAGRy&#10;cy9kb3ducmV2LnhtbFBLBQYAAAAABAAEAPUAAACMAwAAAAA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18" o:spid="_x0000_s127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1N7sMA&#10;AADcAAAADwAAAGRycy9kb3ducmV2LnhtbESP0WrCQBRE3wv+w3KFvtVNahCJrqKC0jdb9QOu2WsS&#10;zN4Nu9sk/r0rFPo4zMwZZrkeTCM6cr62rCCdJCCIC6trLhVczvuPOQgfkDU2lknBgzysV6O3Jeba&#10;9vxD3SmUIkLY56igCqHNpfRFRQb9xLbE0btZZzBE6UqpHfYRbhr5mSQzabDmuFBhS7uKivvp1yg4&#10;9qG26XVIZ+fs220P7thnj06p9/GwWYAINIT/8F/7SyuYZlN4nYlH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1N7sMAAADcAAAADwAAAAAAAAAAAAAAAACYAgAAZHJzL2Rv&#10;d25yZXYueG1sUEsFBgAAAAAEAAQA9QAAAIgDAAAAAA==&#10;" filled="f" stroked="f" strokeweight="1.25pt">
                  <v:textbox inset="1pt,1pt,1pt,1pt">
                    <w:txbxContent>
                      <w:p w:rsidR="00DE6FC5" w:rsidRDefault="00DE6FC5">
                        <w:pPr>
                          <w:spacing w:before="60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\* MERGEFORMAT </w:instrText>
                        </w:r>
                        <w:r>
                          <w:fldChar w:fldCharType="separate"/>
                        </w:r>
                        <w:r w:rsidR="00000F95">
                          <w:rPr>
                            <w:noProof/>
                          </w:rPr>
                          <w:t>112</w:t>
                        </w:r>
                        <w:r>
                          <w:fldChar w:fldCharType="end"/>
                        </w:r>
                      </w:p>
                    </w:txbxContent>
                  </v:textbox>
                </v:rect>
              </v:group>
              <v:group id="Group 1319" o:spid="_x0000_s1278" style="position:absolute;left:15315;top:15983;width:865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320" o:spid="_x0000_s1279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8IS8cA&#10;AADcAAAADwAAAGRycy9kb3ducmV2LnhtbESPQWvCQBSE74X+h+UVeim6ia1iU1cRi9iLB40o3l6z&#10;r9lg9m3IbjX+e7dQ8DjMzDfMZNbZWpyp9ZVjBWk/AUFcOF1xqWCXL3tjED4ga6wdk4IreZhNHx8m&#10;mGl34Q2dt6EUEcI+QwUmhCaT0heGLPq+a4ij9+NaiyHKtpS6xUuE21oOkmQkLVYcFww2tDBUnLa/&#10;VkF+ONbX9++X4WGVrvch/0wr0yyVen7q5h8gAnXhHv5vf2kFr29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PCEvHAAAA3AAAAA8AAAAAAAAAAAAAAAAAmAIAAGRy&#10;cy9kb3ducmV2LnhtbFBLBQYAAAAABAAEAPUAAACMAwAAAAA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21" o:spid="_x0000_s1280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rudsMA&#10;AADcAAAADwAAAGRycy9kb3ducmV2LnhtbESP0WrCQBRE3wv+w3KFvtVNaggluooWKn3Taj/gmr0m&#10;wezdsLtN4t+7gtDHYWbOMMv1aFrRk/ONZQXpLAFBXFrdcKXg9/T19gHCB2SNrWVScCMP69XkZYmF&#10;tgP/UH8MlYgQ9gUqqEPoCil9WZNBP7MdcfQu1hkMUbpKaodDhJtWvidJLg02HBdq7OizpvJ6/DMK&#10;9kNobHoe0/yUHdx25/ZDduuVep2OmwWIQGP4Dz/b31rBPMvhcSYeAb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rudsMAAADcAAAADwAAAAAAAAAAAAAAAACYAgAAZHJzL2Rv&#10;d25yZXYueG1sUEsFBgAAAAAEAAQA9QAAAIgDAAAAAA==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322" o:spid="_x0000_s1281" style="position:absolute;left:16179;top:15983;width:577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<v:shape id="Freeform 1323" o:spid="_x0000_s1282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6n1cQA&#10;AADcAAAADwAAAGRycy9kb3ducmV2LnhtbERPz2vCMBS+C/4P4QleZKbVObbOKKLIdvGgHZPd3pq3&#10;pti8lCZq/e+Xg+Dx4/s9X3a2FhdqfeVYQTpOQBAXTldcKvjKt0+vIHxA1lg7JgU38rBc9HtzzLS7&#10;8p4uh1CKGMI+QwUmhCaT0heGLPqxa4gj9+daiyHCtpS6xWsMt7WcJMmLtFhxbDDY0NpQcTqcrYL8&#10;+FPf3n5Hs+NHuvsO+SatTLNVajjoVu8gAnXhIb67P7WC6XNcG8/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Op9XEAAAA3AAAAA8AAAAAAAAAAAAAAAAAmAIAAGRycy9k&#10;b3ducmV2LnhtbFBLBQYAAAAABAAEAPUAAACJAwAAAAA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24" o:spid="_x0000_s1283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V6BMQA&#10;AADcAAAADwAAAGRycy9kb3ducmV2LnhtbESP3WrCQBSE7wu+w3KE3tVNahCNrmIFS++sPw9wzB6T&#10;YPZs2F2T+PbdQqGXw8x8w6w2g2lER87XlhWkkwQEcWF1zaWCy3n/NgfhA7LGxjIpeJKHzXr0ssJc&#10;256P1J1CKSKEfY4KqhDaXEpfVGTQT2xLHL2bdQZDlK6U2mEf4aaR70kykwZrjgsVtrSrqLifHkbB&#10;oQ+1Ta9DOjtn3+7j0x367Nkp9ToetksQgYbwH/5rf2kF02wBv2fi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legTEAAAA3AAAAA8AAAAAAAAAAAAAAAAAmAIAAGRycy9k&#10;b3ducmV2LnhtbFBLBQYAAAAABAAEAPUAAACJAwAAAAA=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325" o:spid="_x0000_s1284" style="position:absolute;left:14734;top:15972;width:604;height:360" coordorigin=",-731" coordsize="20929,249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<v:shape id="Freeform 1326" o:spid="_x0000_s1285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2YlccA&#10;AADcAAAADwAAAGRycy9kb3ducmV2LnhtbESPQWvCQBSE70L/w/IKvYhuUrFo6iqlRfTiQVMMvb1m&#10;X7Oh2bchu2r8992C4HGYmW+Yxaq3jThT52vHCtJxAoK4dLrmSsFnvh7NQPiArLFxTAqu5GG1fBgs&#10;MNPuwns6H0IlIoR9hgpMCG0mpS8NWfRj1xJH78d1FkOUXSV1h5cIt418TpIXabHmuGCwpXdD5e/h&#10;ZBXkxVdznX8Pp8Um3R1D/pHWpl0r9fTYv72CCNSHe/jW3moFk2kK/2fiEZ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AtmJXHAAAA3AAAAA8AAAAAAAAAAAAAAAAAmAIAAGRy&#10;cy9kb3ducmV2LnhtbFBLBQYAAAAABAAEAPUAAACMAwAAAAA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27" o:spid="_x0000_s1286" style="position:absolute;left:752;top:-731;width:20177;height:249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h+qMMA&#10;AADcAAAADwAAAGRycy9kb3ducmV2LnhtbESPzWrDMBCE74G+g9hCbons/JjiRglNoCW3/D7A1tra&#10;ptbKSKrtvH0VCOQ4zMw3zGozmEZ05HxtWUE6TUAQF1bXXCq4Xj4nbyB8QNbYWCYFN/KwWb+MVphr&#10;2/OJunMoRYSwz1FBFUKbS+mLigz6qW2Jo/djncEQpSuldthHuGnkLEkyabDmuFBhS7uKit/zn1Fw&#10;6ENt0+8hzS6Lo9t+uUO/uHVKjV+Hj3cQgYbwDD/ae61gvpzB/Uw8An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1h+qMMAAADcAAAADwAAAAAAAAAAAAAAAACYAgAAZHJzL2Rv&#10;d25yZXYueG1sUEsFBgAAAAAEAAQA9QAAAIgDAAAAAA==&#10;" filled="f" stroked="f" strokeweight="1.25pt">
                  <v:textbox inset="1pt,1pt,1pt,1pt">
                    <w:txbxContent>
                      <w:p w:rsidR="00DE6FC5" w:rsidRPr="002C487F" w:rsidRDefault="00DE6FC5" w:rsidP="00DE6FC5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78-15</w:t>
                        </w:r>
                      </w:p>
                    </w:txbxContent>
                  </v:textbox>
                </v:rect>
              </v:group>
              <v:group id="Group 1328" o:spid="_x0000_s1287" style="position:absolute;left:14166;top:15909;width:577;height:363" coordorigin=",-5121" coordsize="20000,25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1329" o:spid="_x0000_s1288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o7DccA&#10;AADcAAAADwAAAGRycy9kb3ducmV2LnhtbESPQWvCQBSE74X+h+UVeim6ia1iU1cRi9iLB40o3l6z&#10;r9lg9m3IbjX+e7dQ8DjMzDfMZNbZWpyp9ZVjBWk/AUFcOF1xqWCXL3tjED4ga6wdk4IreZhNHx8m&#10;mGl34Q2dt6EUEcI+QwUmhCaT0heGLPq+a4ij9+NaiyHKtpS6xUuE21oOkmQkLVYcFww2tDBUnLa/&#10;VkF+ONbX9++X4WGVrvch/0wr0yyVen7q5h8gAnXhHv5vf2kFr8M3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BaOw3HAAAA3AAAAA8AAAAAAAAAAAAAAAAAmAIAAGRy&#10;cy9kb3ducmV2LnhtbFBLBQYAAAAABAAEAPUAAACMAwAAAAA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30" o:spid="_x0000_s1289" style="position:absolute;top:-5121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Hm3MMA&#10;AADcAAAADwAAAGRycy9kb3ducmV2LnhtbESP3WrCQBSE74W+w3IK3ukmVkNJXaUWKt75+wCn2dMk&#10;NHs27G6T+PauIHg5zMw3zHI9mEZ05HxtWUE6TUAQF1bXXCq4nL8n7yB8QNbYWCYFV/KwXr2Mlphr&#10;2/ORulMoRYSwz1FBFUKbS+mLigz6qW2Jo/drncEQpSuldthHuGnkLEkyabDmuFBhS18VFX+nf6Ng&#10;34fapj9Dmp3nB7fZun0/v3ZKjV+Hzw8QgYbwDD/aO63gbbGA+5l4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Hm3MMAAADcAAAADwAAAAAAAAAAAAAAAACYAgAAZHJzL2Rv&#10;d25yZXYueG1sUEsFBgAAAAAEAAQA9QAAAIgDAAAAAA==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  <w:r>
                          <w:t>Зам</w:t>
                        </w:r>
                      </w:p>
                    </w:txbxContent>
                  </v:textbox>
                </v:rect>
              </v:group>
              <v:group id="Group 1331" o:spid="_x0000_s1290" style="position:absolute;left:15307;top:15695;width:865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1332" o:spid="_x0000_s1291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ilescA&#10;AADcAAAADwAAAGRycy9kb3ducmV2LnhtbESPT2vCQBTE74V+h+UVeim6icU/TV1FLGIvHjSieHvN&#10;vmaD2bchu9X47d1CocdhZn7DTOedrcWFWl85VpD2ExDEhdMVlwr2+ao3AeEDssbaMSm4kYf57PFh&#10;ipl2V97SZRdKESHsM1RgQmgyKX1hyKLvu4Y4et+utRiibEupW7xGuK3lIElG0mLFccFgQ0tDxXn3&#10;YxXkx1N9e/t6GR7X6eYQ8o+0Ms1KqeenbvEOIlAX/sN/7U+t4HU4ht8z8QjI2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IpXrHAAAA3AAAAA8AAAAAAAAAAAAAAAAAmAIAAGRy&#10;cy9kb3ducmV2LnhtbFBLBQYAAAAABAAEAPUAAACMAwAAAAA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33" o:spid="_x0000_s1292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BJQsEA&#10;AADcAAAADwAAAGRycy9kb3ducmV2LnhtbERPS07DMBDdI/UO1lRiR53QElVp3aggFbErpBxgGk+T&#10;qPE4sk0+t8cLJJZP778vJtOJgZxvLStIVwkI4srqlmsF35fT0xaED8gaO8ukYCYPxWHxsMdc25G/&#10;aChDLWII+xwVNCH0uZS+asigX9meOHI36wyGCF0ttcMxhptOPidJJg22HBsa7Omtoepe/hgF5zG0&#10;Nr1OaXbZfLrXd3ceN/Og1ONyOu5ABJrCv/jP/aEVrF/i2ngmHgF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wSULBAAAA3AAAAA8AAAAAAAAAAAAAAAAAmAIAAGRycy9kb3du&#10;cmV2LnhtbFBLBQYAAAAABAAEAPUAAACGAwAAAAA=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334" o:spid="_x0000_s1293" style="position:absolute;left:16168;top:15690;width:577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<v:shape id="Freeform 1335" o:spid="_x0000_s1294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33s8QA&#10;AADcAAAADwAAAGRycy9kb3ducmV2LnhtbERPz2vCMBS+D/wfwhN2GZp2Y6LVtIwN2S4eZofi7dk8&#10;m7LmpTSZ1v/eHAYeP77fq2KwrThT7xvHCtJpAoK4crrhWsFPuZ7MQfiArLF1TAqu5KHIRw8rzLS7&#10;8Dedt6EWMYR9hgpMCF0mpa8MWfRT1xFH7uR6iyHCvpa6x0sMt618TpKZtNhwbDDY0buh6nf7ZxWU&#10;+0N7XRyfXvef6WYXyo+0Md1aqcfx8LYEEWgId/G/+0sreJnF+fFMPAIy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N97PEAAAA3AAAAA8AAAAAAAAAAAAAAAAAmAIAAGRycy9k&#10;b3ducmV2LnhtbFBLBQYAAAAABAAEAPUAAACJAwAAAAA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36" o:spid="_x0000_s1295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YqYsMA&#10;AADcAAAADwAAAGRycy9kb3ducmV2LnhtbESP0WrCQBRE3wv+w3IF3+omVUJJXUULim/W2A+4zd4m&#10;odm7YXdN4t+7QsHHYWbOMKvNaFrRk/ONZQXpPAFBXFrdcKXg+7J/fQfhA7LG1jIpuJGHzXryssJc&#10;24HP1BehEhHCPkcFdQhdLqUvazLo57Yjjt6vdQZDlK6S2uEQ4aaVb0mSSYMNx4UaO/qsqfwrrkbB&#10;aQiNTX/GNLssv9zu4E7D8tYrNZuO2w8QgcbwDP+3j1rBIkvhcSYeAb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YqYsMAAADcAAAADwAAAAAAAAAAAAAAAACYAgAAZHJzL2Rv&#10;d25yZXYueG1sUEsFBgAAAAAEAAQA9QAAAIgDAAAAAA==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337" o:spid="_x0000_s1296" style="position:absolute;left:14739;top:15718;width:577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  <v:shape id="Freeform 1338" o:spid="_x0000_s1297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9pxMcA&#10;AADcAAAADwAAAGRycy9kb3ducmV2LnhtbESPQWvCQBSE7wX/w/KEXkrdpGKoqauIIvbSg6Yovb1m&#10;X7PB7NuQXTX++25B6HGYmW+Y2aK3jbhQ52vHCtJRAoK4dLrmSsFnsXl+BeEDssbGMSm4kYfFfPAw&#10;w1y7K+/osg+ViBD2OSowIbS5lL40ZNGPXEscvR/XWQxRdpXUHV4j3DbyJUkyabHmuGCwpZWh8rQ/&#10;WwXF8au5Tb+fJsdt+nEIxTqtTbtR6nHYL99ABOrDf/jeftcKxtkY/s7EI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facTHAAAA3AAAAA8AAAAAAAAAAAAAAAAAmAIAAGRy&#10;cy9kb3ducmV2LnhtbFBLBQYAAAAABAAEAPUAAACMAwAAAAA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39" o:spid="_x0000_s129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GJ+sMA&#10;AADcAAAADwAAAGRycy9kb3ducmV2LnhtbESP0WrCQBRE3wv+w3KFvtVNaggluooWKn3Taj/gmr0m&#10;wezdsLtN4t+7gtDHYWbOMMv1aFrRk/ONZQXpLAFBXFrdcKXg9/T19gHCB2SNrWVScCMP69XkZYmF&#10;tgP/UH8MlYgQ9gUqqEPoCil9WZNBP7MdcfQu1hkMUbpKaodDhJtWvidJLg02HBdq7OizpvJ6/DMK&#10;9kNobHoe0/yUHdx25/ZDduuVep2OmwWIQGP4Dz/b31rBPM/gcSYeAb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GJ+sMAAADcAAAADwAAAAAAAAAAAAAAAACYAgAAZHJzL2Rv&#10;d25yZXYueG1sUEsFBgAAAAAEAAQA9QAAAIgDAAAAAA==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340" o:spid="_x0000_s1299" style="position:absolute;left:14171;top:15718;width:577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<v:shape id="Freeform 1341" o:spid="_x0000_s1300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jKXMcA&#10;AADcAAAADwAAAGRycy9kb3ducmV2LnhtbESPQWvCQBSE7wX/w/IKvRTdpKVBo6uIRdpLDxpRvD2z&#10;r9lg9m3IbjX++26h4HGYmW+Y2aK3jbhQ52vHCtJRAoK4dLrmSsGuWA/HIHxA1tg4JgU38rCYDx5m&#10;mGt35Q1dtqESEcI+RwUmhDaX0peGLPqRa4mj9+06iyHKrpK6w2uE20a+JEkmLdYcFwy2tDJUnrc/&#10;VkFxODa3yen57fCRfu1D8Z7Wpl0r9fTYL6cgAvXhHv5vf2oFr1kGf2fiEZ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GoylzHAAAA3AAAAA8AAAAAAAAAAAAAAAAAmAIAAGRy&#10;cy9kb3ducmV2LnhtbFBLBQYAAAAABAAEAPUAAACMAwAAAAA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42" o:spid="_x0000_s1301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XjcMA&#10;AADcAAAADwAAAGRycy9kb3ducmV2LnhtbESP3WrCQBSE7wXfYTmF3ukmVmKJrqKFlt75+wCn2WMS&#10;mj0bdrdJfPuuIHg5zMw3zGozmEZ05HxtWUE6TUAQF1bXXCq4nD8n7yB8QNbYWCYFN/KwWY9HK8y1&#10;7flI3SmUIkLY56igCqHNpfRFRQb91LbE0btaZzBE6UqpHfYRbho5S5JMGqw5LlTY0kdFxe/pzyjY&#10;96G26c+QZuf5we2+3L6f3zqlXl+G7RJEoCE8w4/2t1bwli3gfiYe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MXjcMAAADcAAAADwAAAAAAAAAAAAAAAACYAgAAZHJzL2Rv&#10;d25yZXYueG1sUEsFBgAAAAAEAAQA9QAAAIgDAAAAAA==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343" o:spid="_x0000_s1302" style="position:absolute;left:13587;top:15718;width:577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<v:shape id="Freeform 1344" o:spid="_x0000_s1303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eLsYA&#10;AADcAAAADwAAAGRycy9kb3ducmV2LnhtbESPQWvCQBSE74L/YXmFXkQ3aVE0ukppkfbSg0YUb8/s&#10;azaYfRuyW43/vlsQPA4z8w2zWHW2FhdqfeVYQTpKQBAXTldcKtjl6+EUhA/IGmvHpOBGHlbLfm+B&#10;mXZX3tBlG0oRIewzVGBCaDIpfWHIoh+5hjh6P661GKJsS6lbvEa4reVLkkykxYrjgsGG3g0V5+2v&#10;VZAfjvVtdhqMD5/p9z7kH2llmrVSz0/d2xxEoC48wvf2l1bwOpnB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deLsYAAADcAAAADwAAAAAAAAAAAAAAAACYAgAAZHJz&#10;L2Rvd25yZXYueG1sUEsFBgAAAAAEAAQA9QAAAIsDAAAAAA=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45" o:spid="_x0000_s1304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MZJMEA&#10;AADcAAAADwAAAGRycy9kb3ducmV2LnhtbERPS07DMBDdV+IO1iCxa51A1KK0bgVIoO7aJhxgGg9J&#10;RDyObJPP7fGiUpdP7787TKYTAznfWlaQrhIQxJXVLdcKvsvP5SsIH5A1dpZJwUweDvuHxQ5zbUe+&#10;0FCEWsQQ9jkqaELocyl91ZBBv7I9ceR+rDMYInS11A7HGG46+Zwka2mw5djQYE8fDVW/xZ9RcBpD&#10;a9PrlK7L7Ozev9xpzOZBqafH6W0LItAU7uKb+6gVvGzi/HgmHgG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zGSTBAAAA3AAAAA8AAAAAAAAAAAAAAAAAmAIAAGRycy9kb3du&#10;cmV2LnhtbFBLBQYAAAAABAAEAPUAAACGAwAAAAA=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group id="Group 1346" o:spid="_x0000_s1305" style="position:absolute;left:13033;top:15718;width:577;height:28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<v:shape id="Freeform 1347" o:spid="_x0000_s1306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pagscA&#10;AADcAAAADwAAAGRycy9kb3ducmV2LnhtbESPQWvCQBSE74X+h+UVvBTdxNKq0VWKIu3FQ40o3p7Z&#10;ZzY0+zZkV43/vlso9DjMzDfMbNHZWlyp9ZVjBekgAUFcOF1xqWCXr/tjED4ga6wdk4I7eVjMHx9m&#10;mGl34y+6bkMpIoR9hgpMCE0mpS8MWfQD1xBH7+xaiyHKtpS6xVuE21oOk+RNWqw4LhhsaGmo+N5e&#10;rIL8cKzvk9Pz6+Ej3exDvkor06yV6j1171MQgbrwH/5rf2oFL6Mh/J6JR0DO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KWoLHAAAA3AAAAA8AAAAAAAAAAAAAAAAAmAIAAGRy&#10;cy9kb3ducmV2LnhtbFBLBQYAAAAABAAEAPUAAACMAwAAAAA=&#10;" path="m,l,20000r20000,l20000,,,e" filled="f" stroked="f" strokeweight="1.25pt">
                  <v:path arrowok="t" o:connecttype="custom" o:connectlocs="0,0;0,20000;20000,20000;20000,0;0,0" o:connectangles="0,0,0,0,0"/>
                </v:shape>
                <v:rect id="Rectangle 1348" o:spid="_x0000_s130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GHU8QA&#10;AADcAAAADwAAAGRycy9kb3ducmV2LnhtbESP0WrCQBRE34X+w3ILfdNNVGyJ2UgrWPpmq/2Aa/aa&#10;BLN3w+6axL/vCkIfh5k5w+Sb0bSiJ+cbywrSWQKCuLS64UrB73E3fQPhA7LG1jIpuJGHTfE0yTHT&#10;duAf6g+hEhHCPkMFdQhdJqUvazLoZ7Yjjt7ZOoMhSldJ7XCIcNPKeZKspMGG40KNHW1rKi+Hq1Gw&#10;H0Jj09OYro7Lb/fx6fbD8tYr9fI8vq9BBBrDf/jR/tIKFq8LuJ+JR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hh1PEAAAA3AAAAA8AAAAAAAAAAAAAAAAAmAIAAGRycy9k&#10;b3ducmV2LnhtbFBLBQYAAAAABAAEAPUAAACJAwAAAAA=&#10;" filled="f" stroked="f" strokeweight="1.25pt">
                  <v:textbox inset="1pt,1pt,1pt,1pt">
                    <w:txbxContent>
                      <w:p w:rsidR="00DE6FC5" w:rsidRDefault="00DE6FC5">
                        <w:pPr>
                          <w:jc w:val="center"/>
                        </w:pPr>
                      </w:p>
                    </w:txbxContent>
                  </v:textbox>
                </v:rect>
              </v:group>
              <v:shape id="Text Box 1349" o:spid="_x0000_s1308" type="#_x0000_t202" style="position:absolute;left:13071;top:16298;width:4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dKcMYA&#10;AADcAAAADwAAAGRycy9kb3ducmV2LnhtbESPQWvCQBSE70L/w/IKvemmrdiauoqIBaEgTeLB4zP7&#10;TBazb9PsVtN/7wpCj8PMfMPMFr1txJk6bxwreB4lIIhLpw1XCnbF5/AdhA/IGhvHpOCPPCzmD4MZ&#10;ptpdOKNzHioRIexTVFCH0KZS+rImi37kWuLoHV1nMUTZVVJ3eIlw28iXJJlIi4bjQo0trWoqT/mv&#10;VbDcc7Y2P9vDd3bMTFFME/6anJR6euyXHyAC9eE/fG9vtILXtzHczs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ydKcMYAAADcAAAADwAAAAAAAAAAAAAAAACYAgAAZHJz&#10;L2Rvd25yZXYueG1sUEsFBgAAAAAEAAQA9QAAAIsDAAAAAA==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b/>
                          <w:bCs/>
                          <w:sz w:val="16"/>
                        </w:rPr>
                      </w:pPr>
                      <w:r>
                        <w:rPr>
                          <w:b/>
                          <w:bCs/>
                          <w:sz w:val="16"/>
                        </w:rPr>
                        <w:t>Изм.</w:t>
                      </w:r>
                    </w:p>
                  </w:txbxContent>
                </v:textbox>
              </v:shape>
              <v:shape id="Text Box 1350" o:spid="_x0000_s1309" type="#_x0000_t202" style="position:absolute;left:13591;top:16298;width:5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v68YA&#10;AADcAAAADwAAAGRycy9kb3ducmV2LnhtbESPQWvCQBSE70L/w/IKvemmLdqauoqIBaEgTeLB4zP7&#10;TBazb9PsVtN/7wpCj8PMfMPMFr1txJk6bxwreB4lIIhLpw1XCnbF5/AdhA/IGhvHpOCPPCzmD4MZ&#10;ptpdOKNzHioRIexTVFCH0KZS+rImi37kWuLoHV1nMUTZVVJ3eIlw28iXJJlIi4bjQo0trWoqT/mv&#10;VbDcc7Y2P9vDd3bMTFFME/6anJR6euyXHyAC9eE/fG9vtILXtzHczs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vv68YAAADcAAAADwAAAAAAAAAAAAAAAACYAgAAZHJz&#10;L2Rvd25yZXYueG1sUEsFBgAAAAAEAAQA9QAAAIsDAAAAAA==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b/>
                          <w:bCs/>
                          <w:spacing w:val="-10"/>
                          <w:sz w:val="16"/>
                        </w:rPr>
                        <w:t>Кол</w:t>
                      </w:r>
                      <w:r>
                        <w:rPr>
                          <w:spacing w:val="-10"/>
                          <w:sz w:val="16"/>
                        </w:rPr>
                        <w:t>.</w:t>
                      </w:r>
                      <w:r>
                        <w:rPr>
                          <w:b/>
                          <w:bCs/>
                          <w:spacing w:val="-10"/>
                          <w:sz w:val="16"/>
                        </w:rPr>
                        <w:t>уч.</w:t>
                      </w:r>
                    </w:p>
                  </w:txbxContent>
                </v:textbox>
              </v:shape>
              <v:shape id="Text Box 1351" o:spid="_x0000_s1310" type="#_x0000_t202" style="position:absolute;left:14151;top:16298;width:5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lxnMUA&#10;AADcAAAADwAAAGRycy9kb3ducmV2LnhtbESPQWvCQBSE74L/YXmF3nRTC6mNriLSQqFQTOKhx2f2&#10;mSxm38bsVtN/3xUKHoeZ+YZZrgfbigv13jhW8DRNQBBXThuuFezL98kchA/IGlvHpOCXPKxX49ES&#10;M+2unNOlCLWIEPYZKmhC6DIpfdWQRT91HXH0jq63GKLsa6l7vEa4beUsSVJp0XBcaLCjbUPVqfix&#10;CjbfnL+Z89dhlx9zU5avCX+mJ6UeH4bNAkSgIdzD/+0PreD5JYX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uXGcxQAAANwAAAAPAAAAAAAAAAAAAAAAAJgCAABkcnMv&#10;ZG93bnJldi54bWxQSwUGAAAAAAQABAD1AAAAigMAAAAA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b/>
                          <w:bCs/>
                          <w:sz w:val="16"/>
                        </w:rPr>
                      </w:pPr>
                      <w:r>
                        <w:rPr>
                          <w:b/>
                          <w:bCs/>
                          <w:sz w:val="16"/>
                        </w:rPr>
                        <w:t>Лист</w:t>
                      </w:r>
                    </w:p>
                  </w:txbxContent>
                </v:textbox>
              </v:shape>
              <v:shape id="Text Box 1352" o:spid="_x0000_s1311" type="#_x0000_t202" style="position:absolute;left:14721;top:16281;width:57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XUB8YA&#10;AADcAAAADwAAAGRycy9kb3ducmV2LnhtbESPQWvCQBSE74X+h+UVvNVNK6hN3YgUBUEojemhx9fs&#10;M1mSfRuzq8Z/7xYKHoeZ+YZZLAfbijP13jhW8DJOQBCXThuuFHwXm+c5CB+QNbaOScGVPCyzx4cF&#10;ptpdOKfzPlQiQtinqKAOoUul9GVNFv3YdcTRO7jeYoiyr6Tu8RLhtpWvSTKVFg3HhRo7+qipbPYn&#10;q2D1w/naHD9/v/JDboriLeHdtFFq9DSs3kEEGsI9/N/eagWT2Qz+zs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/XUB8YAAADcAAAADwAAAAAAAAAAAAAAAACYAgAAZHJz&#10;L2Rvd25yZXYueG1sUEsFBgAAAAAEAAQA9QAAAIsDAAAAAA==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b/>
                          <w:bCs/>
                          <w:sz w:val="18"/>
                        </w:rPr>
                      </w:pPr>
                      <w:r>
                        <w:rPr>
                          <w:b/>
                          <w:bCs/>
                          <w:spacing w:val="-6"/>
                          <w:sz w:val="16"/>
                        </w:rPr>
                        <w:t>№ док</w:t>
                      </w:r>
                      <w:r>
                        <w:rPr>
                          <w:b/>
                          <w:bCs/>
                          <w:sz w:val="18"/>
                        </w:rPr>
                        <w:t>.</w:t>
                      </w:r>
                    </w:p>
                  </w:txbxContent>
                </v:textbox>
              </v:shape>
              <v:shape id="Text Box 1353" o:spid="_x0000_s1312" type="#_x0000_t202" style="position:absolute;left:15381;top:16298;width:7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pAdcIA&#10;AADcAAAADwAAAGRycy9kb3ducmV2LnhtbERPz2vCMBS+D/wfwhN2m6kKblajiCgMBrJaDx6fzbMN&#10;Ni+1ybT+9+Yg7Pjx/Z4vO1uLG7XeOFYwHCQgiAunDZcKDvn24wuED8gaa8ek4EEelove2xxT7e6c&#10;0W0fShFD2KeooAqhSaX0RUUW/cA1xJE7u9ZiiLAtpW7xHsNtLUdJMpEWDceGChtaV1Rc9n9WwerI&#10;2cZcd6ff7JyZPJ8m/DO5KPXe71YzEIG68C9+ub+1gvFnXBvPxCM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kB1wgAAANwAAAAPAAAAAAAAAAAAAAAAAJgCAABkcnMvZG93&#10;bnJldi54bWxQSwUGAAAAAAQABAD1AAAAhwMAAAAA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b/>
                          <w:bCs/>
                          <w:sz w:val="16"/>
                        </w:rPr>
                      </w:pPr>
                      <w:r>
                        <w:rPr>
                          <w:b/>
                          <w:bCs/>
                          <w:sz w:val="16"/>
                        </w:rPr>
                        <w:t>Подп.</w:t>
                      </w:r>
                    </w:p>
                  </w:txbxContent>
                </v:textbox>
              </v:shape>
              <v:shape id="Text Box 1354" o:spid="_x0000_s1313" type="#_x0000_t202" style="position:absolute;left:16101;top:16298;width:68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bl7sUA&#10;AADcAAAADwAAAGRycy9kb3ducmV2LnhtbESPQWvCQBSE74L/YXlCb7qxBaupq4goFAQxpoceX7PP&#10;ZDH7Ns1uNf57Vyh4HGbmG2a+7GwtLtR641jBeJSAIC6cNlwq+Mq3wykIH5A11o5JwY08LBf93hxT&#10;7a6c0eUYShEh7FNUUIXQpFL6oiKLfuQa4uidXGsxRNmWUrd4jXBby9ckmUiLhuNChQ2tKyrOxz+r&#10;YPXN2cb87n8O2SkzeT5LeDc5K/Uy6FYfIAJ14Rn+b39qBW/vM3ic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JuXuxQAAANwAAAAPAAAAAAAAAAAAAAAAAJgCAABkcnMv&#10;ZG93bnJldi54bWxQSwUGAAAAAAQABAD1AAAAigMAAAAA&#10;" filled="f" stroked="f">
                <v:textbox inset="0,0,0,0">
                  <w:txbxContent>
                    <w:p w:rsidR="00DE6FC5" w:rsidRDefault="00DE6FC5">
                      <w:pPr>
                        <w:jc w:val="center"/>
                        <w:rPr>
                          <w:b/>
                          <w:bCs/>
                          <w:sz w:val="16"/>
                        </w:rPr>
                      </w:pPr>
                      <w:r>
                        <w:rPr>
                          <w:b/>
                          <w:bCs/>
                          <w:sz w:val="16"/>
                        </w:rPr>
                        <w:t>Дата</w:t>
                      </w:r>
                    </w:p>
                  </w:txbxContent>
                </v:textbox>
              </v:shape>
              <v:line id="Line 1355" o:spid="_x0000_s1314" style="position:absolute;visibility:visible;mso-wrap-style:square" from="13042,15646" to="13043,16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XWWsQAAADcAAAADwAAAGRycy9kb3ducmV2LnhtbERPTWvCQBC9C/0PyxR6M5takJC6ShGl&#10;gbaosR68DdlpkpqdDdltjP767kHw+Hjfs8VgGtFT52rLCp6jGARxYXXNpYLv/XqcgHAeWWNjmRRc&#10;yMFi/jCaYartmXfU574UIYRdigoq79tUSldUZNBFtiUO3I/tDPoAu1LqDs8h3DRyEsdTabDm0FBh&#10;S8uKilP+ZxR8ZcWn/TgmW2knm9X1d3m4uve1Uk+Pw9srCE+Dv4tv7kwreEnC/HAmHAE5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BdZaxAAAANwAAAAPAAAAAAAAAAAA&#10;AAAAAKECAABkcnMvZG93bnJldi54bWxQSwUGAAAAAAQABAD5AAAAkgMAAAAA&#10;" strokeweight="1.75pt"/>
              <v:rect id="Rectangle 1404" o:spid="_x0000_s1315" style="position:absolute;left:1136;top:351;width:22394;height:16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0IGsQA&#10;AADcAAAADwAAAGRycy9kb3ducmV2LnhtbESPQYvCMBSE74L/ITzBm6ZdWZGuUcRVXMSLurDs7dk8&#10;22LzUppY6783guBxmJlvmOm8NaVoqHaFZQXxMAJBnFpdcKbg97geTEA4j6yxtEwK7uRgPut2ppho&#10;e+M9NQefiQBhl6CC3PsqkdKlORl0Q1sRB+9sa4M+yDqTusZbgJtSfkTRWBosOCzkWNEyp/RyuBoF&#10;n+lpmxm3+j6bnY7X9/9NU/6NlOr32sUXCE+tf4df7R+tYDSJ4XkmHAE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9CBrEAAAA3AAAAA8AAAAAAAAAAAAAAAAAmAIAAGRycy9k&#10;b3ducmV2LnhtbFBLBQYAAAAABAAEAPUAAACJAwAAAAA=&#10;" filled="f" strokeweight="1.75pt"/>
              <v:rect id="Rectangle 1405" o:spid="_x0000_s1316" style="position:absolute;left:1136;top:351;width:22394;height:16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+WbcYA&#10;AADcAAAADwAAAGRycy9kb3ducmV2LnhtbESPQWvCQBSE7wX/w/KE3pqNikXSrFLahkrxYhTE22v2&#10;mYRm34bsNon/visUPA4z8w2TbkbTiJ46V1tWMItiEMSF1TWXCo6H7GkFwnlkjY1lUnAlB5v15CHF&#10;RNuB99TnvhQBwi5BBZX3bSKlKyoy6CLbEgfvYjuDPsiulLrDIcBNI+dx/CwN1hwWKmzpraLiJ/81&#10;CpbF91dp3Mf7xez0LLueP/vmtFDqcTq+voDwNPp7+L+91QoWqznczoQj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+WbcYAAADcAAAADwAAAAAAAAAAAAAAAACYAgAAZHJz&#10;L2Rvd25yZXYueG1sUEsFBgAAAAAEAAQA9QAAAIsDAAAAAA==&#10;" filled="f" strokeweight="1.75pt"/>
              <v:group id="Group 1493" o:spid="_x0000_s1317" style="position:absolute;left:455;top:14334;width:544;height:2160" coordorigin="455,14329" coordsize="544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<v:shape id="Text Box 1286" o:spid="_x0000_s1318" type="#_x0000_t202" style="position:absolute;left:455;top:15180;width:283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na6sQA&#10;AADcAAAADwAAAGRycy9kb3ducmV2LnhtbESPW4vCMBSE3xf8D+EIvmnqhUWqUUQRvLALqyI+Hppj&#10;W2xOShNr/fdGEPZxmJlvmOm8MYWoqXK5ZQX9XgSCOLE651TB6bjujkE4j6yxsEwKnuRgPmt9TTHW&#10;9sF/VB98KgKEXYwKMu/LWEqXZGTQ9WxJHLyrrQz6IKtU6gofAW4KOYiib2kw57CQYUnLjJLb4W4U&#10;jLa/zc+uNqvzXu8uGCW2PzhdlOq0m8UEhKfG/4c/7Y1WMByP4H0mHAE5e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Z2urEAAAA3AAAAA8AAAAAAAAAAAAAAAAAmAIAAGRycy9k&#10;b3ducmV2LnhtbFBLBQYAAAAABAAEAPUAAACJAwAAAAA=&#10;" filled="f" stroked="f" strokeweight="1.25pt">
                  <v:textbox style="layout-flow:vertical;mso-layout-flow-alt:bottom-to-top" inset="0,0,0,0">
                    <w:txbxContent>
                      <w:p w:rsidR="00DE6FC5" w:rsidRDefault="00DE6FC5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Инв.№ подл.</w:t>
                        </w:r>
                      </w:p>
                    </w:txbxContent>
                  </v:textbox>
                </v:shape>
                <v:shape id="Text Box 1490" o:spid="_x0000_s1319" type="#_x0000_t202" style="position:absolute;left:801;top:14329;width:198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vt0MIA&#10;AADcAAAADwAAAGRycy9kb3ducmV2LnhtbESP0YrCMBRE3wX/IVzBN03dYpFqFCnI+iSs+gGX5toU&#10;m5vaRFv/frOw4OMwM2eYzW6wjXhR52vHChbzBARx6XTNlYLr5TBbgfABWWPjmBS8ycNuOx5tMNeu&#10;5x96nUMlIoR9jgpMCG0upS8NWfRz1xJH7+Y6iyHKrpK6wz7CbSO/kiSTFmuOCwZbKgyV9/PTKji9&#10;pelTu7yWRZGdsvRxwPt3o9R0MuzXIAIN4RP+bx+1gnS1hL8z8Qj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S+3QwgAAANwAAAAPAAAAAAAAAAAAAAAAAJgCAABkcnMvZG93&#10;bnJldi54bWxQSwUGAAAAAAQABAD1AAAAhwMAAAAA&#10;" filled="f" stroked="f">
                  <v:textbox style="layout-flow:vertical;mso-layout-flow-alt:bottom-to-top" inset="0,0,0,0">
                    <w:txbxContent>
                      <w:p w:rsidR="00DE6FC5" w:rsidRDefault="00DE6FC5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fldChar w:fldCharType="begin"/>
                        </w:r>
                        <w:r>
                          <w:rPr>
                            <w:sz w:val="20"/>
                          </w:rPr>
                          <w:instrText xml:space="preserve"> DOCVARIABLE  PR_NUM_INV_OLD  \* MERGEFORMAT </w:instrText>
                        </w:r>
                        <w:r>
                          <w:rPr>
                            <w:sz w:val="20"/>
                          </w:rPr>
                          <w:fldChar w:fldCharType="separate"/>
                        </w:r>
                        <w:r>
                          <w:rPr>
                            <w:sz w:val="20"/>
                          </w:rPr>
                          <w:t>R4.03263.2.0.14</w:t>
                        </w:r>
                        <w:r>
                          <w:rPr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group id="Group 1513" o:spid="_x0000_s1320" style="position:absolute;left:16761;top:15669;width:6180;height:900" coordorigin="16821,14224" coordsize="666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Text Box 1514" o:spid="_x0000_s1321" type="#_x0000_t202" style="position:absolute;left:16821;top:14224;width:66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7qL8QA&#10;AADcAAAADwAAAGRycy9kb3ducmV2LnhtbESPQWsCMRSE7wX/Q3iCt5qobbWrUUQpeFK0KvT22Dx3&#10;Fzcvyya66783hUKPw8x8w8wWrS3FnWpfONYw6CsQxKkzBWcajt9frxMQPiAbLB2Thgd5WMw7LzNM&#10;jGt4T/dDyESEsE9QQx5ClUjp05ws+r6riKN3cbXFEGWdSVNjE+G2lEOlPqTFguNCjhWtckqvh5vV&#10;cNpefs5vapet7XvVuFZJtp9S6163XU5BBGrDf/ivvTEaRpMx/J6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6i/EAAAA3AAAAA8AAAAAAAAAAAAAAAAAmAIAAGRycy9k&#10;b3ducmV2LnhtbFBLBQYAAAAABAAEAPUAAACJAwAAAAA=&#10;" filled="f" stroked="f">
                  <v:textbox>
                    <w:txbxContent>
                      <w:p w:rsidR="00DE6FC5" w:rsidRDefault="00DE6FC5">
                        <w:pPr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fldChar w:fldCharType="begin"/>
                        </w:r>
                        <w:r>
                          <w:rPr>
                            <w:sz w:val="20"/>
                            <w:lang w:val="en-US"/>
                          </w:rPr>
                          <w:instrText xml:space="preserve"> DOCVARIABLE  PR_KOD  \* MERGEFORMAT </w:instrText>
                        </w:r>
                        <w:r>
                          <w:rPr>
                            <w:sz w:val="20"/>
                            <w:lang w:val="en-US"/>
                          </w:rPr>
                          <w:fldChar w:fldCharType="separate"/>
                        </w:r>
                        <w:r>
                          <w:rPr>
                            <w:sz w:val="20"/>
                            <w:lang w:val="en-US"/>
                          </w:rPr>
                          <w:t>R4.WZ73.3017.014.01.00.001</w:t>
                        </w:r>
                        <w:r>
                          <w:rPr>
                            <w:sz w:val="20"/>
                            <w:lang w:val="en-US"/>
                          </w:rPr>
                          <w:fldChar w:fldCharType="end"/>
                        </w:r>
                      </w:p>
                      <w:p w:rsidR="00DE6FC5" w:rsidRPr="006C4875" w:rsidRDefault="00DE6FC5">
                        <w:pPr>
                          <w:rPr>
                            <w:szCs w:val="24"/>
                            <w:lang w:val="en-US"/>
                          </w:rPr>
                        </w:pPr>
                        <w:r w:rsidRPr="006C4875">
                          <w:rPr>
                            <w:szCs w:val="24"/>
                            <w:lang w:val="en-US"/>
                          </w:rPr>
                          <w:fldChar w:fldCharType="begin"/>
                        </w:r>
                        <w:r w:rsidRPr="006C4875">
                          <w:rPr>
                            <w:szCs w:val="24"/>
                            <w:lang w:val="en-US"/>
                          </w:rPr>
                          <w:instrText xml:space="preserve"> DOCVARIABLE  ORG_KOD  \* MERGEFORMAT </w:instrText>
                        </w:r>
                        <w:r w:rsidRPr="006C4875">
                          <w:rPr>
                            <w:szCs w:val="24"/>
                            <w:lang w:val="en-US"/>
                          </w:rPr>
                          <w:fldChar w:fldCharType="separate"/>
                        </w:r>
                        <w:r>
                          <w:rPr>
                            <w:szCs w:val="24"/>
                            <w:lang w:val="en-US"/>
                          </w:rPr>
                          <w:t xml:space="preserve">ОВ.C0           </w:t>
                        </w:r>
                        <w:r w:rsidRPr="006C4875">
                          <w:rPr>
                            <w:szCs w:val="24"/>
                            <w:lang w:val="en-US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Text Box 1515" o:spid="_x0000_s1322" type="#_x0000_t202" style="position:absolute;left:21321;top:14464;width:21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F+XcAA&#10;AADcAAAADwAAAGRycy9kb3ducmV2LnhtbERPy4rCMBTdC/5DuII7TdRRnGoUUQRXIz5mYHaX5toW&#10;m5vSRNv5+8lCcHk47+W6taV4Uu0LxxpGQwWCOHWm4EzD9bIfzEH4gGywdEwa/sjDetXtLDExruET&#10;Pc8hEzGEfYIa8hCqREqf5mTRD11FHLmbqy2GCOtMmhqbGG5LOVZqJi0WHBtyrGibU3o/P6yG76/b&#10;78+HOmY7O60a1yrJ9lNq3e+1mwWIQG14i1/ug9Ewmce1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jF+XcAAAADcAAAADwAAAAAAAAAAAAAAAACYAgAAZHJzL2Rvd25y&#10;ZXYueG1sUEsFBgAAAAAEAAQA9QAAAIUDAAAAAA==&#10;" filled="f" stroked="f">
                  <v:textbox>
                    <w:txbxContent>
                      <w:p w:rsidR="00DE6FC5" w:rsidRDefault="00DE6FC5">
                        <w:pPr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fldChar w:fldCharType="begin"/>
                        </w:r>
                        <w:r>
                          <w:rPr>
                            <w:sz w:val="20"/>
                          </w:rPr>
                          <w:instrText xml:space="preserve"> DOCVARIABLE  PR_NUM_INV  \* MERGEFORMAT </w:instrText>
                        </w:r>
                        <w:r>
                          <w:rPr>
                            <w:sz w:val="20"/>
                          </w:rPr>
                          <w:fldChar w:fldCharType="separate"/>
                        </w:r>
                        <w:r>
                          <w:rPr>
                            <w:sz w:val="20"/>
                          </w:rPr>
                          <w:t>R4.03263.2.0.14</w:t>
                        </w:r>
                        <w:r>
                          <w:rPr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1B6E89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 w:hint="default"/>
      </w:rPr>
    </w:lvl>
  </w:abstractNum>
  <w:abstractNum w:abstractNumId="1">
    <w:nsid w:val="FFFFFF88"/>
    <w:multiLevelType w:val="singleLevel"/>
    <w:tmpl w:val="74D48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4C5CE3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>
    <w:nsid w:val="FFFFFFFB"/>
    <w:multiLevelType w:val="multilevel"/>
    <w:tmpl w:val="4C56C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.%1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03BC715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084F7B2C"/>
    <w:multiLevelType w:val="hybridMultilevel"/>
    <w:tmpl w:val="90E89AA6"/>
    <w:lvl w:ilvl="0" w:tplc="ECFC05D8">
      <w:start w:val="1"/>
      <w:numFmt w:val="decimal"/>
      <w:lvlText w:val="%1"/>
      <w:lvlJc w:val="left"/>
      <w:pPr>
        <w:tabs>
          <w:tab w:val="num" w:pos="1214"/>
        </w:tabs>
        <w:ind w:left="1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4"/>
        </w:tabs>
        <w:ind w:left="19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4"/>
        </w:tabs>
        <w:ind w:left="2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4"/>
        </w:tabs>
        <w:ind w:left="3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4"/>
        </w:tabs>
        <w:ind w:left="4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4"/>
        </w:tabs>
        <w:ind w:left="4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4"/>
        </w:tabs>
        <w:ind w:left="5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4"/>
        </w:tabs>
        <w:ind w:left="6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4"/>
        </w:tabs>
        <w:ind w:left="6974" w:hanging="180"/>
      </w:pPr>
    </w:lvl>
  </w:abstractNum>
  <w:abstractNum w:abstractNumId="6">
    <w:nsid w:val="0D036725"/>
    <w:multiLevelType w:val="singleLevel"/>
    <w:tmpl w:val="6BBCAC8A"/>
    <w:lvl w:ilvl="0">
      <w:start w:val="6"/>
      <w:numFmt w:val="decimal"/>
      <w:lvlText w:val="1.1.12.%1 "/>
      <w:legacy w:legacy="1" w:legacySpace="0" w:legacyIndent="283"/>
      <w:lvlJc w:val="left"/>
      <w:pPr>
        <w:ind w:left="393" w:hanging="283"/>
      </w:pPr>
      <w:rPr>
        <w:rFonts w:ascii="Courier New" w:hAnsi="Courier New" w:cs="Courier New" w:hint="default"/>
        <w:b w:val="0"/>
        <w:i w:val="0"/>
        <w:sz w:val="20"/>
        <w:szCs w:val="20"/>
        <w:u w:val="none"/>
      </w:rPr>
    </w:lvl>
  </w:abstractNum>
  <w:abstractNum w:abstractNumId="7">
    <w:nsid w:val="0D2C08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>
    <w:nsid w:val="128778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>
    <w:nsid w:val="134A2E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>
    <w:nsid w:val="137F1636"/>
    <w:multiLevelType w:val="singleLevel"/>
    <w:tmpl w:val="9E9C3F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6F30BCC"/>
    <w:multiLevelType w:val="singleLevel"/>
    <w:tmpl w:val="6E145E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28B27CDD"/>
    <w:multiLevelType w:val="singleLevel"/>
    <w:tmpl w:val="0548E854"/>
    <w:lvl w:ilvl="0">
      <w:start w:val="19"/>
      <w:numFmt w:val="decimal"/>
      <w:lvlText w:val="1.1.19.%1 "/>
      <w:legacy w:legacy="1" w:legacySpace="0" w:legacyIndent="283"/>
      <w:lvlJc w:val="left"/>
      <w:pPr>
        <w:ind w:left="385" w:hanging="283"/>
      </w:pPr>
      <w:rPr>
        <w:rFonts w:ascii="Courier New" w:hAnsi="Courier New" w:cs="Courier New" w:hint="default"/>
        <w:b w:val="0"/>
        <w:i w:val="0"/>
        <w:sz w:val="20"/>
        <w:szCs w:val="20"/>
        <w:u w:val="none"/>
      </w:rPr>
    </w:lvl>
  </w:abstractNum>
  <w:abstractNum w:abstractNumId="13">
    <w:nsid w:val="2AF24C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>
    <w:nsid w:val="305F69FB"/>
    <w:multiLevelType w:val="singleLevel"/>
    <w:tmpl w:val="4010F7B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3D3028E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>
    <w:nsid w:val="3E5747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42515C1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>
    <w:nsid w:val="497F4E5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>
    <w:nsid w:val="49EF1332"/>
    <w:multiLevelType w:val="multilevel"/>
    <w:tmpl w:val="1636610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20">
    <w:nsid w:val="504E142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>
    <w:nsid w:val="51130A64"/>
    <w:multiLevelType w:val="singleLevel"/>
    <w:tmpl w:val="918422EE"/>
    <w:lvl w:ilvl="0">
      <w:start w:val="18"/>
      <w:numFmt w:val="decimal"/>
      <w:lvlText w:val="1.1.%1 "/>
      <w:legacy w:legacy="1" w:legacySpace="0" w:legacyIndent="283"/>
      <w:lvlJc w:val="left"/>
      <w:pPr>
        <w:ind w:left="391" w:hanging="283"/>
      </w:pPr>
      <w:rPr>
        <w:rFonts w:ascii="Courier New" w:hAnsi="Courier New" w:cs="Courier New" w:hint="default"/>
        <w:b/>
        <w:i w:val="0"/>
        <w:sz w:val="20"/>
        <w:szCs w:val="20"/>
        <w:u w:val="none"/>
      </w:rPr>
    </w:lvl>
  </w:abstractNum>
  <w:abstractNum w:abstractNumId="22">
    <w:nsid w:val="51736B00"/>
    <w:multiLevelType w:val="singleLevel"/>
    <w:tmpl w:val="4A1EB57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5CDF1A4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4">
    <w:nsid w:val="5DD332A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5">
    <w:nsid w:val="6A1B52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6">
    <w:nsid w:val="6BD7616F"/>
    <w:multiLevelType w:val="multilevel"/>
    <w:tmpl w:val="B8542034"/>
    <w:lvl w:ilvl="0">
      <w:start w:val="1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</w:lvl>
  </w:abstractNum>
  <w:abstractNum w:abstractNumId="27">
    <w:nsid w:val="7AC517A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8">
    <w:nsid w:val="7BBB077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>
    <w:abstractNumId w:val="22"/>
  </w:num>
  <w:num w:numId="2">
    <w:abstractNumId w:val="10"/>
  </w:num>
  <w:num w:numId="3">
    <w:abstractNumId w:val="19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6"/>
  </w:num>
  <w:num w:numId="9">
    <w:abstractNumId w:val="21"/>
  </w:num>
  <w:num w:numId="10">
    <w:abstractNumId w:val="12"/>
  </w:num>
  <w:num w:numId="11">
    <w:abstractNumId w:val="27"/>
  </w:num>
  <w:num w:numId="12">
    <w:abstractNumId w:val="17"/>
  </w:num>
  <w:num w:numId="13">
    <w:abstractNumId w:val="16"/>
  </w:num>
  <w:num w:numId="14">
    <w:abstractNumId w:val="20"/>
  </w:num>
  <w:num w:numId="15">
    <w:abstractNumId w:val="25"/>
  </w:num>
  <w:num w:numId="16">
    <w:abstractNumId w:val="11"/>
  </w:num>
  <w:num w:numId="17">
    <w:abstractNumId w:val="26"/>
  </w:num>
  <w:num w:numId="18">
    <w:abstractNumId w:val="4"/>
  </w:num>
  <w:num w:numId="19">
    <w:abstractNumId w:val="15"/>
  </w:num>
  <w:num w:numId="20">
    <w:abstractNumId w:val="23"/>
  </w:num>
  <w:num w:numId="21">
    <w:abstractNumId w:val="9"/>
  </w:num>
  <w:num w:numId="22">
    <w:abstractNumId w:val="13"/>
  </w:num>
  <w:num w:numId="23">
    <w:abstractNumId w:val="24"/>
  </w:num>
  <w:num w:numId="24">
    <w:abstractNumId w:val="18"/>
  </w:num>
  <w:num w:numId="25">
    <w:abstractNumId w:val="7"/>
  </w:num>
  <w:num w:numId="26">
    <w:abstractNumId w:val="28"/>
  </w:num>
  <w:num w:numId="27">
    <w:abstractNumId w:val="8"/>
  </w:num>
  <w:num w:numId="28">
    <w:abstractNumId w:val="14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_NAME" w:val="Спецификация оборудования, изделий и материалов"/>
    <w:docVar w:name="god$" w:val="2014"/>
    <w:docVar w:name="ORG_KOD" w:val="ОВ.C0           "/>
    <w:docVar w:name="PR_KOD" w:val="R4.WZ73.3017.014.01.00.001"/>
    <w:docVar w:name="PR_KOD1" w:val="R4.WZ73.3017.014.01.00.001"/>
    <w:docVar w:name="PR_NAME" w:val="Инженерно-бытовой корпус с людским КПП. Отопление."/>
    <w:docVar w:name="PR_NAME1" w:val="Инженерно-бытовой корпус с людским КПП. Отопление."/>
    <w:docVar w:name="PR_NUM_INV" w:val="R4.03263.2.0.14"/>
    <w:docVar w:name="PR_NUM_INV_OLD" w:val="R4.03263.2.0.14"/>
    <w:docVar w:name="PR_NUM_INV_OLD$" w:val="R4.03263.2.0.14"/>
    <w:docVar w:name="PR_TMP_KOD$" w:val="ОВ.C0           "/>
    <w:docVar w:name="RAZR_STAD" w:val="P"/>
    <w:docVar w:name="TO_NAME_BLOCK" w:val="Ростовская АЭС Блок №4 "/>
    <w:docVar w:name="TO_NAME_BLOCK1" w:val="Ростовская АЭС Блок №4 "/>
    <w:docVar w:name="TO_NAME_ZD" w:val="Инженерно-бытовой корпус с людским КПП."/>
    <w:docVar w:name="TO_NAME_ZD1" w:val="Инженерно-бытовой корпус с людским КПП."/>
  </w:docVars>
  <w:rsids>
    <w:rsidRoot w:val="00CD4DF7"/>
    <w:rsid w:val="00000F95"/>
    <w:rsid w:val="00044C44"/>
    <w:rsid w:val="000C017D"/>
    <w:rsid w:val="000F4076"/>
    <w:rsid w:val="00163B3F"/>
    <w:rsid w:val="001A7E6C"/>
    <w:rsid w:val="001B5D97"/>
    <w:rsid w:val="001E0320"/>
    <w:rsid w:val="001E03E2"/>
    <w:rsid w:val="00205E3F"/>
    <w:rsid w:val="002141B9"/>
    <w:rsid w:val="002C487F"/>
    <w:rsid w:val="002E6F72"/>
    <w:rsid w:val="003C4DAE"/>
    <w:rsid w:val="003D2276"/>
    <w:rsid w:val="003E17B6"/>
    <w:rsid w:val="003F1A3F"/>
    <w:rsid w:val="00405664"/>
    <w:rsid w:val="004E29C6"/>
    <w:rsid w:val="005075FF"/>
    <w:rsid w:val="00516F70"/>
    <w:rsid w:val="00527AAC"/>
    <w:rsid w:val="005C735F"/>
    <w:rsid w:val="00622D71"/>
    <w:rsid w:val="0069234D"/>
    <w:rsid w:val="00695FD9"/>
    <w:rsid w:val="006C4875"/>
    <w:rsid w:val="006D1A92"/>
    <w:rsid w:val="00730C43"/>
    <w:rsid w:val="007A2BE3"/>
    <w:rsid w:val="007C06DD"/>
    <w:rsid w:val="00830575"/>
    <w:rsid w:val="008A2079"/>
    <w:rsid w:val="008C6B4B"/>
    <w:rsid w:val="008D27BB"/>
    <w:rsid w:val="00983CF1"/>
    <w:rsid w:val="00997B0C"/>
    <w:rsid w:val="00A21994"/>
    <w:rsid w:val="00A73AC1"/>
    <w:rsid w:val="00AF4BDA"/>
    <w:rsid w:val="00B42067"/>
    <w:rsid w:val="00B85220"/>
    <w:rsid w:val="00BC0F59"/>
    <w:rsid w:val="00C1056E"/>
    <w:rsid w:val="00C13AAE"/>
    <w:rsid w:val="00C164DC"/>
    <w:rsid w:val="00C34244"/>
    <w:rsid w:val="00C67325"/>
    <w:rsid w:val="00C92E64"/>
    <w:rsid w:val="00CD4DF7"/>
    <w:rsid w:val="00D50846"/>
    <w:rsid w:val="00DE544F"/>
    <w:rsid w:val="00DE6FC5"/>
    <w:rsid w:val="00DF72E6"/>
    <w:rsid w:val="00E873AC"/>
    <w:rsid w:val="00F21F10"/>
    <w:rsid w:val="00F96151"/>
    <w:rsid w:val="00FB0911"/>
    <w:rsid w:val="00FB3793"/>
    <w:rsid w:val="00FD00A9"/>
    <w:rsid w:val="00FD291D"/>
    <w:rsid w:val="00FD7E8D"/>
    <w:rsid w:val="00FE3364"/>
    <w:rsid w:val="00FE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ind w:firstLine="3686"/>
      <w:jc w:val="center"/>
      <w:outlineLvl w:val="0"/>
    </w:pPr>
    <w:rPr>
      <w:szCs w:val="24"/>
      <w:lang w:val="en-US"/>
    </w:rPr>
  </w:style>
  <w:style w:type="paragraph" w:styleId="2">
    <w:name w:val="heading 2"/>
    <w:basedOn w:val="a"/>
    <w:next w:val="a"/>
    <w:qFormat/>
    <w:pPr>
      <w:keepNext/>
      <w:ind w:firstLine="4536"/>
      <w:jc w:val="both"/>
      <w:outlineLvl w:val="1"/>
    </w:pPr>
    <w:rPr>
      <w:szCs w:val="24"/>
      <w:lang w:val="en-US"/>
    </w:rPr>
  </w:style>
  <w:style w:type="paragraph" w:styleId="3">
    <w:name w:val="heading 3"/>
    <w:basedOn w:val="a"/>
    <w:next w:val="a"/>
    <w:qFormat/>
    <w:pPr>
      <w:keepNext/>
      <w:outlineLvl w:val="2"/>
    </w:pPr>
    <w:rPr>
      <w:szCs w:val="24"/>
      <w:lang w:val="en-US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szCs w:val="24"/>
    </w:rPr>
  </w:style>
  <w:style w:type="paragraph" w:styleId="5">
    <w:name w:val="heading 5"/>
    <w:basedOn w:val="a"/>
    <w:next w:val="a"/>
    <w:qFormat/>
    <w:pPr>
      <w:keepNext/>
      <w:ind w:left="284" w:hanging="284"/>
      <w:outlineLvl w:val="4"/>
    </w:pPr>
    <w:rPr>
      <w:szCs w:val="24"/>
      <w:lang w:val="en-US"/>
    </w:rPr>
  </w:style>
  <w:style w:type="paragraph" w:styleId="6">
    <w:name w:val="heading 6"/>
    <w:basedOn w:val="a"/>
    <w:next w:val="a"/>
    <w:qFormat/>
    <w:pPr>
      <w:keepNext/>
      <w:ind w:left="284" w:hanging="142"/>
      <w:outlineLvl w:val="5"/>
    </w:pPr>
    <w:rPr>
      <w:szCs w:val="24"/>
      <w:lang w:val="en-US"/>
    </w:rPr>
  </w:style>
  <w:style w:type="paragraph" w:styleId="7">
    <w:name w:val="heading 7"/>
    <w:basedOn w:val="a"/>
    <w:next w:val="a"/>
    <w:qFormat/>
    <w:pPr>
      <w:keepNext/>
      <w:ind w:left="284" w:hanging="142"/>
      <w:jc w:val="center"/>
      <w:outlineLvl w:val="6"/>
    </w:pPr>
    <w:rPr>
      <w:szCs w:val="24"/>
      <w:lang w:val="en-US"/>
    </w:rPr>
  </w:style>
  <w:style w:type="paragraph" w:styleId="8">
    <w:name w:val="heading 8"/>
    <w:basedOn w:val="a"/>
    <w:next w:val="a"/>
    <w:qFormat/>
    <w:pPr>
      <w:keepNext/>
      <w:ind w:left="284" w:hanging="284"/>
      <w:outlineLvl w:val="7"/>
    </w:pPr>
    <w:rPr>
      <w:b/>
      <w:bCs/>
      <w:szCs w:val="24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pPr>
      <w:jc w:val="both"/>
    </w:pPr>
    <w:rPr>
      <w:b/>
      <w:bCs/>
      <w:szCs w:val="24"/>
    </w:rPr>
  </w:style>
  <w:style w:type="character" w:styleId="a6">
    <w:name w:val="page number"/>
    <w:basedOn w:val="a0"/>
  </w:style>
  <w:style w:type="paragraph" w:styleId="10">
    <w:name w:val="toc 1"/>
    <w:basedOn w:val="a"/>
    <w:next w:val="a"/>
    <w:autoRedefine/>
    <w:semiHidden/>
    <w:pPr>
      <w:tabs>
        <w:tab w:val="right" w:leader="dot" w:pos="9072"/>
      </w:tabs>
      <w:spacing w:before="360" w:after="120"/>
      <w:ind w:left="284" w:hanging="284"/>
    </w:pPr>
    <w:rPr>
      <w:caps/>
      <w:szCs w:val="24"/>
    </w:rPr>
  </w:style>
  <w:style w:type="paragraph" w:styleId="20">
    <w:name w:val="toc 2"/>
    <w:basedOn w:val="a"/>
    <w:next w:val="a"/>
    <w:autoRedefine/>
    <w:semiHidden/>
    <w:pPr>
      <w:tabs>
        <w:tab w:val="right" w:leader="dot" w:pos="9072"/>
      </w:tabs>
      <w:spacing w:after="120"/>
      <w:ind w:left="635" w:hanging="397"/>
    </w:pPr>
    <w:rPr>
      <w:szCs w:val="24"/>
    </w:rPr>
  </w:style>
  <w:style w:type="paragraph" w:styleId="30">
    <w:name w:val="toc 3"/>
    <w:basedOn w:val="a"/>
    <w:next w:val="a"/>
    <w:autoRedefine/>
    <w:semiHidden/>
    <w:pPr>
      <w:tabs>
        <w:tab w:val="right" w:leader="dot" w:pos="9072"/>
      </w:tabs>
      <w:spacing w:after="120"/>
      <w:ind w:left="1106" w:hanging="624"/>
    </w:pPr>
    <w:rPr>
      <w:szCs w:val="24"/>
    </w:rPr>
  </w:style>
  <w:style w:type="paragraph" w:styleId="40">
    <w:name w:val="toc 4"/>
    <w:basedOn w:val="a"/>
    <w:next w:val="a"/>
    <w:autoRedefine/>
    <w:semiHidden/>
    <w:pPr>
      <w:tabs>
        <w:tab w:val="right" w:leader="dot" w:pos="9072"/>
      </w:tabs>
      <w:spacing w:after="120"/>
      <w:ind w:left="1400" w:hanging="680"/>
    </w:pPr>
    <w:rPr>
      <w:szCs w:val="24"/>
    </w:rPr>
  </w:style>
  <w:style w:type="paragraph" w:customStyle="1" w:styleId="12">
    <w:name w:val="Таблица 12"/>
    <w:basedOn w:val="a"/>
    <w:pPr>
      <w:spacing w:after="120"/>
    </w:pPr>
    <w:rPr>
      <w:szCs w:val="24"/>
    </w:rPr>
  </w:style>
  <w:style w:type="paragraph" w:styleId="a7">
    <w:name w:val="Body Text Indent"/>
    <w:basedOn w:val="a"/>
    <w:pPr>
      <w:ind w:left="142" w:hanging="142"/>
    </w:pPr>
    <w:rPr>
      <w:b/>
      <w:bCs/>
      <w:szCs w:val="24"/>
      <w:lang w:val="en-US"/>
    </w:rPr>
  </w:style>
  <w:style w:type="paragraph" w:styleId="21">
    <w:name w:val="Body Text 2"/>
    <w:basedOn w:val="a"/>
    <w:rPr>
      <w:sz w:val="18"/>
    </w:rPr>
  </w:style>
  <w:style w:type="paragraph" w:customStyle="1" w:styleId="11">
    <w:name w:val="Обычный1"/>
    <w:autoRedefine/>
    <w:pPr>
      <w:jc w:val="center"/>
    </w:pPr>
  </w:style>
  <w:style w:type="paragraph" w:styleId="a8">
    <w:name w:val="Title"/>
    <w:basedOn w:val="a"/>
    <w:qFormat/>
    <w:pPr>
      <w:spacing w:after="222"/>
      <w:jc w:val="center"/>
    </w:pPr>
    <w:rPr>
      <w:snapToGrid w:val="0"/>
      <w:spacing w:val="-22"/>
    </w:rPr>
  </w:style>
  <w:style w:type="paragraph" w:customStyle="1" w:styleId="15">
    <w:name w:val="Обычный 1.5"/>
    <w:basedOn w:val="a"/>
    <w:autoRedefine/>
    <w:pPr>
      <w:keepNext/>
      <w:keepLines/>
      <w:spacing w:before="240"/>
      <w:jc w:val="center"/>
    </w:pPr>
    <w:rPr>
      <w:b/>
      <w:bCs/>
      <w:snapToGrid w:val="0"/>
      <w:szCs w:val="24"/>
    </w:rPr>
  </w:style>
  <w:style w:type="paragraph" w:customStyle="1" w:styleId="a9">
    <w:name w:val="Ж+Ц"/>
    <w:basedOn w:val="15"/>
    <w:next w:val="15"/>
    <w:autoRedefine/>
    <w:pPr>
      <w:keepNext w:val="0"/>
      <w:keepLines w:val="0"/>
      <w:spacing w:after="60"/>
      <w:ind w:right="-2"/>
      <w:jc w:val="left"/>
    </w:pPr>
    <w:rPr>
      <w:szCs w:val="20"/>
    </w:rPr>
  </w:style>
  <w:style w:type="paragraph" w:styleId="aa">
    <w:name w:val="Subtitle"/>
    <w:basedOn w:val="a"/>
    <w:qFormat/>
    <w:pPr>
      <w:spacing w:after="60"/>
      <w:ind w:right="-568"/>
      <w:jc w:val="center"/>
    </w:pPr>
    <w:rPr>
      <w:snapToGrid w:val="0"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Balloon Text"/>
    <w:basedOn w:val="a"/>
    <w:semiHidden/>
    <w:rsid w:val="006C48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ind w:firstLine="3686"/>
      <w:jc w:val="center"/>
      <w:outlineLvl w:val="0"/>
    </w:pPr>
    <w:rPr>
      <w:szCs w:val="24"/>
      <w:lang w:val="en-US"/>
    </w:rPr>
  </w:style>
  <w:style w:type="paragraph" w:styleId="2">
    <w:name w:val="heading 2"/>
    <w:basedOn w:val="a"/>
    <w:next w:val="a"/>
    <w:qFormat/>
    <w:pPr>
      <w:keepNext/>
      <w:ind w:firstLine="4536"/>
      <w:jc w:val="both"/>
      <w:outlineLvl w:val="1"/>
    </w:pPr>
    <w:rPr>
      <w:szCs w:val="24"/>
      <w:lang w:val="en-US"/>
    </w:rPr>
  </w:style>
  <w:style w:type="paragraph" w:styleId="3">
    <w:name w:val="heading 3"/>
    <w:basedOn w:val="a"/>
    <w:next w:val="a"/>
    <w:qFormat/>
    <w:pPr>
      <w:keepNext/>
      <w:outlineLvl w:val="2"/>
    </w:pPr>
    <w:rPr>
      <w:szCs w:val="24"/>
      <w:lang w:val="en-US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szCs w:val="24"/>
    </w:rPr>
  </w:style>
  <w:style w:type="paragraph" w:styleId="5">
    <w:name w:val="heading 5"/>
    <w:basedOn w:val="a"/>
    <w:next w:val="a"/>
    <w:qFormat/>
    <w:pPr>
      <w:keepNext/>
      <w:ind w:left="284" w:hanging="284"/>
      <w:outlineLvl w:val="4"/>
    </w:pPr>
    <w:rPr>
      <w:szCs w:val="24"/>
      <w:lang w:val="en-US"/>
    </w:rPr>
  </w:style>
  <w:style w:type="paragraph" w:styleId="6">
    <w:name w:val="heading 6"/>
    <w:basedOn w:val="a"/>
    <w:next w:val="a"/>
    <w:qFormat/>
    <w:pPr>
      <w:keepNext/>
      <w:ind w:left="284" w:hanging="142"/>
      <w:outlineLvl w:val="5"/>
    </w:pPr>
    <w:rPr>
      <w:szCs w:val="24"/>
      <w:lang w:val="en-US"/>
    </w:rPr>
  </w:style>
  <w:style w:type="paragraph" w:styleId="7">
    <w:name w:val="heading 7"/>
    <w:basedOn w:val="a"/>
    <w:next w:val="a"/>
    <w:qFormat/>
    <w:pPr>
      <w:keepNext/>
      <w:ind w:left="284" w:hanging="142"/>
      <w:jc w:val="center"/>
      <w:outlineLvl w:val="6"/>
    </w:pPr>
    <w:rPr>
      <w:szCs w:val="24"/>
      <w:lang w:val="en-US"/>
    </w:rPr>
  </w:style>
  <w:style w:type="paragraph" w:styleId="8">
    <w:name w:val="heading 8"/>
    <w:basedOn w:val="a"/>
    <w:next w:val="a"/>
    <w:qFormat/>
    <w:pPr>
      <w:keepNext/>
      <w:ind w:left="284" w:hanging="284"/>
      <w:outlineLvl w:val="7"/>
    </w:pPr>
    <w:rPr>
      <w:b/>
      <w:bCs/>
      <w:szCs w:val="24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pPr>
      <w:jc w:val="both"/>
    </w:pPr>
    <w:rPr>
      <w:b/>
      <w:bCs/>
      <w:szCs w:val="24"/>
    </w:rPr>
  </w:style>
  <w:style w:type="character" w:styleId="a6">
    <w:name w:val="page number"/>
    <w:basedOn w:val="a0"/>
  </w:style>
  <w:style w:type="paragraph" w:styleId="10">
    <w:name w:val="toc 1"/>
    <w:basedOn w:val="a"/>
    <w:next w:val="a"/>
    <w:autoRedefine/>
    <w:semiHidden/>
    <w:pPr>
      <w:tabs>
        <w:tab w:val="right" w:leader="dot" w:pos="9072"/>
      </w:tabs>
      <w:spacing w:before="360" w:after="120"/>
      <w:ind w:left="284" w:hanging="284"/>
    </w:pPr>
    <w:rPr>
      <w:caps/>
      <w:szCs w:val="24"/>
    </w:rPr>
  </w:style>
  <w:style w:type="paragraph" w:styleId="20">
    <w:name w:val="toc 2"/>
    <w:basedOn w:val="a"/>
    <w:next w:val="a"/>
    <w:autoRedefine/>
    <w:semiHidden/>
    <w:pPr>
      <w:tabs>
        <w:tab w:val="right" w:leader="dot" w:pos="9072"/>
      </w:tabs>
      <w:spacing w:after="120"/>
      <w:ind w:left="635" w:hanging="397"/>
    </w:pPr>
    <w:rPr>
      <w:szCs w:val="24"/>
    </w:rPr>
  </w:style>
  <w:style w:type="paragraph" w:styleId="30">
    <w:name w:val="toc 3"/>
    <w:basedOn w:val="a"/>
    <w:next w:val="a"/>
    <w:autoRedefine/>
    <w:semiHidden/>
    <w:pPr>
      <w:tabs>
        <w:tab w:val="right" w:leader="dot" w:pos="9072"/>
      </w:tabs>
      <w:spacing w:after="120"/>
      <w:ind w:left="1106" w:hanging="624"/>
    </w:pPr>
    <w:rPr>
      <w:szCs w:val="24"/>
    </w:rPr>
  </w:style>
  <w:style w:type="paragraph" w:styleId="40">
    <w:name w:val="toc 4"/>
    <w:basedOn w:val="a"/>
    <w:next w:val="a"/>
    <w:autoRedefine/>
    <w:semiHidden/>
    <w:pPr>
      <w:tabs>
        <w:tab w:val="right" w:leader="dot" w:pos="9072"/>
      </w:tabs>
      <w:spacing w:after="120"/>
      <w:ind w:left="1400" w:hanging="680"/>
    </w:pPr>
    <w:rPr>
      <w:szCs w:val="24"/>
    </w:rPr>
  </w:style>
  <w:style w:type="paragraph" w:customStyle="1" w:styleId="12">
    <w:name w:val="Таблица 12"/>
    <w:basedOn w:val="a"/>
    <w:pPr>
      <w:spacing w:after="120"/>
    </w:pPr>
    <w:rPr>
      <w:szCs w:val="24"/>
    </w:rPr>
  </w:style>
  <w:style w:type="paragraph" w:styleId="a7">
    <w:name w:val="Body Text Indent"/>
    <w:basedOn w:val="a"/>
    <w:pPr>
      <w:ind w:left="142" w:hanging="142"/>
    </w:pPr>
    <w:rPr>
      <w:b/>
      <w:bCs/>
      <w:szCs w:val="24"/>
      <w:lang w:val="en-US"/>
    </w:rPr>
  </w:style>
  <w:style w:type="paragraph" w:styleId="21">
    <w:name w:val="Body Text 2"/>
    <w:basedOn w:val="a"/>
    <w:rPr>
      <w:sz w:val="18"/>
    </w:rPr>
  </w:style>
  <w:style w:type="paragraph" w:customStyle="1" w:styleId="11">
    <w:name w:val="Обычный1"/>
    <w:autoRedefine/>
    <w:pPr>
      <w:jc w:val="center"/>
    </w:pPr>
  </w:style>
  <w:style w:type="paragraph" w:styleId="a8">
    <w:name w:val="Title"/>
    <w:basedOn w:val="a"/>
    <w:qFormat/>
    <w:pPr>
      <w:spacing w:after="222"/>
      <w:jc w:val="center"/>
    </w:pPr>
    <w:rPr>
      <w:snapToGrid w:val="0"/>
      <w:spacing w:val="-22"/>
    </w:rPr>
  </w:style>
  <w:style w:type="paragraph" w:customStyle="1" w:styleId="15">
    <w:name w:val="Обычный 1.5"/>
    <w:basedOn w:val="a"/>
    <w:autoRedefine/>
    <w:pPr>
      <w:keepNext/>
      <w:keepLines/>
      <w:spacing w:before="240"/>
      <w:jc w:val="center"/>
    </w:pPr>
    <w:rPr>
      <w:b/>
      <w:bCs/>
      <w:snapToGrid w:val="0"/>
      <w:szCs w:val="24"/>
    </w:rPr>
  </w:style>
  <w:style w:type="paragraph" w:customStyle="1" w:styleId="a9">
    <w:name w:val="Ж+Ц"/>
    <w:basedOn w:val="15"/>
    <w:next w:val="15"/>
    <w:autoRedefine/>
    <w:pPr>
      <w:keepNext w:val="0"/>
      <w:keepLines w:val="0"/>
      <w:spacing w:after="60"/>
      <w:ind w:right="-2"/>
      <w:jc w:val="left"/>
    </w:pPr>
    <w:rPr>
      <w:szCs w:val="20"/>
    </w:rPr>
  </w:style>
  <w:style w:type="paragraph" w:styleId="aa">
    <w:name w:val="Subtitle"/>
    <w:basedOn w:val="a"/>
    <w:qFormat/>
    <w:pPr>
      <w:spacing w:after="60"/>
      <w:ind w:right="-568"/>
      <w:jc w:val="center"/>
    </w:pPr>
    <w:rPr>
      <w:snapToGrid w:val="0"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Balloon Text"/>
    <w:basedOn w:val="a"/>
    <w:semiHidden/>
    <w:rsid w:val="006C4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73\AppData\Local\Temp\262_f5%20GOST%2021_101-97_t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C311F-B18F-4FE6-B2FA-3D12EF587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262_f5 GOST 21_101-97_tr.dot</Template>
  <TotalTime>0</TotalTime>
  <Pages>91</Pages>
  <Words>29820</Words>
  <Characters>169980</Characters>
  <Application>Microsoft Office Word</Application>
  <DocSecurity>0</DocSecurity>
  <Lines>1416</Lines>
  <Paragraphs>398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Общие сведения.</vt:lpstr>
    </vt:vector>
  </TitlesOfParts>
  <Company>456</Company>
  <LinksUpToDate>false</LinksUpToDate>
  <CharactersWithSpaces>199402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Общие сведения.</dc:title>
  <dc:creator>Валекаева Надежда Юрьевна</dc:creator>
  <cp:lastModifiedBy>Белов Марат Анатольевич</cp:lastModifiedBy>
  <cp:revision>2</cp:revision>
  <cp:lastPrinted>2015-03-16T07:44:00Z</cp:lastPrinted>
  <dcterms:created xsi:type="dcterms:W3CDTF">2015-09-28T15:46:00Z</dcterms:created>
  <dcterms:modified xsi:type="dcterms:W3CDTF">2015-09-28T15:46:00Z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">
    <vt:lpwstr>89261627971</vt:lpwstr>
  </property>
</Properties>
</file>